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ayout w:type="fixed"/>
        <w:tblCellMar>
          <w:left w:w="0" w:type="dxa"/>
          <w:bottom w:w="45" w:type="dxa"/>
        </w:tblCellMar>
        <w:tblLook w:val="04A0" w:firstRow="1" w:lastRow="0" w:firstColumn="1" w:lastColumn="0" w:noHBand="0" w:noVBand="1"/>
      </w:tblPr>
      <w:tblGrid>
        <w:gridCol w:w="1184"/>
        <w:gridCol w:w="4992"/>
        <w:gridCol w:w="1587"/>
        <w:gridCol w:w="593"/>
        <w:gridCol w:w="2497"/>
        <w:gridCol w:w="3783"/>
      </w:tblGrid>
      <w:tr w:rsidR="00875424" w:rsidTr="00683096">
        <w:trPr>
          <w:cantSplit/>
        </w:trPr>
        <w:tc>
          <w:tcPr>
            <w:tcW w:w="118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75424" w:rsidRDefault="00875424" w:rsidP="00683096">
            <w:pPr>
              <w:rPr>
                <w:sz w:val="28"/>
              </w:rPr>
            </w:pPr>
          </w:p>
        </w:tc>
        <w:tc>
          <w:tcPr>
            <w:tcW w:w="4992" w:type="dxa"/>
            <w:noWrap/>
            <w:vAlign w:val="center"/>
            <w:hideMark/>
          </w:tcPr>
          <w:p w:rsidR="00875424" w:rsidRDefault="00875424" w:rsidP="00683096">
            <w:pPr>
              <w:rPr>
                <w:sz w:val="28"/>
              </w:rPr>
            </w:pPr>
          </w:p>
        </w:tc>
        <w:tc>
          <w:tcPr>
            <w:tcW w:w="1587" w:type="dxa"/>
            <w:noWrap/>
            <w:vAlign w:val="center"/>
            <w:hideMark/>
          </w:tcPr>
          <w:p w:rsidR="00875424" w:rsidRDefault="00875424" w:rsidP="00683096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 xml:space="preserve">   </w:t>
            </w:r>
          </w:p>
        </w:tc>
        <w:tc>
          <w:tcPr>
            <w:tcW w:w="593" w:type="dxa"/>
            <w:noWrap/>
            <w:vAlign w:val="center"/>
            <w:hideMark/>
          </w:tcPr>
          <w:p w:rsidR="00875424" w:rsidRDefault="00875424" w:rsidP="00683096">
            <w:pPr>
              <w:rPr>
                <w:sz w:val="28"/>
              </w:rPr>
            </w:pPr>
          </w:p>
        </w:tc>
        <w:tc>
          <w:tcPr>
            <w:tcW w:w="2497" w:type="dxa"/>
            <w:noWrap/>
            <w:vAlign w:val="center"/>
            <w:hideMark/>
          </w:tcPr>
          <w:p w:rsidR="00875424" w:rsidRDefault="00875424" w:rsidP="00683096">
            <w:pPr>
              <w:rPr>
                <w:sz w:val="28"/>
              </w:rPr>
            </w:pPr>
          </w:p>
        </w:tc>
        <w:tc>
          <w:tcPr>
            <w:tcW w:w="3783" w:type="dxa"/>
            <w:noWrap/>
            <w:vAlign w:val="center"/>
            <w:hideMark/>
          </w:tcPr>
          <w:p w:rsidR="00875424" w:rsidRDefault="00875424" w:rsidP="00683096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Приложение 6</w:t>
            </w:r>
          </w:p>
          <w:p w:rsidR="00875424" w:rsidRDefault="00875424" w:rsidP="00683096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</w:tc>
      </w:tr>
    </w:tbl>
    <w:p w:rsidR="00875424" w:rsidRDefault="00875424"/>
    <w:p w:rsidR="00875424" w:rsidRDefault="00875424"/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6378"/>
        <w:gridCol w:w="567"/>
        <w:gridCol w:w="484"/>
        <w:gridCol w:w="523"/>
        <w:gridCol w:w="1545"/>
        <w:gridCol w:w="567"/>
        <w:gridCol w:w="1417"/>
        <w:gridCol w:w="1418"/>
        <w:gridCol w:w="1417"/>
      </w:tblGrid>
      <w:tr w:rsidR="00D04C09" w:rsidTr="00D04C09">
        <w:trPr>
          <w:cantSplit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 СТРУКТУРА</w:t>
            </w:r>
            <w:r>
              <w:rPr>
                <w:sz w:val="28"/>
                <w:szCs w:val="28"/>
              </w:rPr>
              <w:br/>
              <w:t xml:space="preserve"> расходов бюджета муниципального образования</w:t>
            </w:r>
            <w:r>
              <w:rPr>
                <w:sz w:val="28"/>
                <w:szCs w:val="28"/>
              </w:rPr>
              <w:br/>
              <w:t>город-курорт Геленджик на 2024 год и плановый период 2025 и 2026 годов</w:t>
            </w:r>
          </w:p>
        </w:tc>
      </w:tr>
      <w:tr w:rsidR="00D04C09" w:rsidTr="00D04C09">
        <w:trPr>
          <w:cantSplit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D04C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04C09" w:rsidTr="00D04C09">
        <w:trPr>
          <w:cantSplit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(тыс. рублей)</w:t>
            </w:r>
          </w:p>
        </w:tc>
      </w:tr>
      <w:tr w:rsidR="00D04C09" w:rsidTr="00D04C09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Вед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proofErr w:type="gramStart"/>
            <w:r>
              <w:t>ПР</w:t>
            </w:r>
            <w:proofErr w:type="gramEnd"/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Сумма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 </w:t>
            </w:r>
          </w:p>
        </w:tc>
      </w:tr>
      <w:tr w:rsidR="00D04C09" w:rsidTr="00D04C09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rPr>
                <w:szCs w:val="24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rPr>
                <w:szCs w:val="2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rPr>
                <w:szCs w:val="24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rPr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bottom w:w="45" w:type="dxa"/>
            </w:tcMar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2026 год</w:t>
            </w:r>
          </w:p>
        </w:tc>
      </w:tr>
    </w:tbl>
    <w:p w:rsidR="00D04C09" w:rsidRPr="00D04C09" w:rsidRDefault="00D04C09">
      <w:pPr>
        <w:rPr>
          <w:sz w:val="2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6378"/>
        <w:gridCol w:w="567"/>
        <w:gridCol w:w="484"/>
        <w:gridCol w:w="523"/>
        <w:gridCol w:w="1544"/>
        <w:gridCol w:w="567"/>
        <w:gridCol w:w="1418"/>
        <w:gridCol w:w="1417"/>
        <w:gridCol w:w="1418"/>
      </w:tblGrid>
      <w:tr w:rsidR="00D04C09" w:rsidTr="00D04C09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5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jc w:val="center"/>
              <w:rPr>
                <w:szCs w:val="24"/>
              </w:rPr>
            </w:pPr>
            <w:r>
              <w:t>10</w:t>
            </w:r>
          </w:p>
        </w:tc>
      </w:tr>
      <w:tr w:rsidR="00875424" w:rsidTr="00D04C09"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  <w:r>
              <w:t> 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B25CA5">
            <w:pPr>
              <w:ind w:left="-108" w:right="-108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68309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7 821 343,5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68309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5 592 394,5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683096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5 047 002,2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Дума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6 240,7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6 356,6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6 240,7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6 319,6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5 919,6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Думы муниципального образов</w:t>
            </w:r>
            <w:r>
              <w:t>а</w:t>
            </w:r>
            <w:r>
              <w:t>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5 919,6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обеспечения деятельности Думы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5 919,6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Председатель Думы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Аппарат Думы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3 741,1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3 757,6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3 741,1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3 757,6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3 343,9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3 443,4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3 443,4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Думы муниципального образов</w:t>
            </w:r>
            <w:r>
              <w:t>а</w:t>
            </w:r>
            <w:r>
              <w:t>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обеспечения деятельности Думы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Аппарат Думы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Информирование граждан о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Думы муниципального образов</w:t>
            </w:r>
            <w:r>
              <w:t>а</w:t>
            </w:r>
            <w:r>
              <w:t>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обеспечения деятельности Думы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Аппарат Думы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51 1 02 00190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Администрация муниципального образования 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496 368,8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494 601,4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477 021,8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379 518,9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381 949,7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385 672,8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Функционирование высшего должностного лица субъекта </w:t>
            </w:r>
            <w:r>
              <w:lastRenderedPageBreak/>
              <w:t>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высшего должностного лица м</w:t>
            </w:r>
            <w:r>
              <w:t>у</w:t>
            </w:r>
            <w:r>
              <w:t>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обеспечения деятельности высшего должностного лица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Глава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50 1 01 00190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50 1 01 00190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188 092,8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190 945,1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190 928,3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188 092,8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190 945,1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190 928,3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обеспечения деятельности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188 092,8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190 945,1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190 928,3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Администрация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188 092,8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190 945,1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190 928,3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166 084,1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170 674,4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170 657,6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159 593,5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164 322,0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164 322,0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6 482,2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6 344,0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6 327,2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</w:t>
            </w:r>
            <w:r>
              <w:t>ь</w:t>
            </w:r>
            <w:r>
              <w:t>тате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осуществлению регионального гос</w:t>
            </w:r>
            <w:r>
              <w:t>у</w:t>
            </w:r>
            <w:r>
              <w:t xml:space="preserve">дарственного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плательщиками к</w:t>
            </w:r>
            <w:r>
              <w:t>у</w:t>
            </w:r>
            <w:r>
              <w:t>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lastRenderedPageBreak/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t>категорий</w:t>
            </w:r>
            <w:proofErr w:type="gramEnd"/>
            <w:r>
              <w:t xml:space="preserve"> в качестве ну</w:t>
            </w:r>
            <w:r>
              <w:t>ж</w:t>
            </w:r>
            <w:r>
              <w:t>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52 1 01 60870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регулированию тарифов в сфере холодного водоснабжения,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52 1 01 60990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отдельного государственного полномочия по осуществлению регионального государственного строител</w:t>
            </w:r>
            <w:r>
              <w:t>ь</w:t>
            </w:r>
            <w:r>
              <w:t>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52 1 01 63640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775,9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52 1 01 63640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775,9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по выявлению обстоятельств, свидетельствующих о необход</w:t>
            </w:r>
            <w:r>
              <w:t>и</w:t>
            </w:r>
            <w:r>
              <w:t>мости оказания детям-сиротам и детям, оставшимся без п</w:t>
            </w:r>
            <w:r>
              <w:t>о</w:t>
            </w:r>
            <w:r>
              <w:t>печения родителей, лицам из числа детей-сирот и детей, оставшихся без попечения родителей, содействия в преод</w:t>
            </w:r>
            <w:r>
              <w:t>о</w:t>
            </w:r>
            <w:r>
              <w:t>лении трудной жизненной ситуации, и осуществлению ко</w:t>
            </w:r>
            <w:r>
              <w:t>н</w:t>
            </w:r>
            <w:r>
              <w:t>троля за использованием детьми-сиротами и детьми, оста</w:t>
            </w:r>
            <w:r>
              <w:t>в</w:t>
            </w:r>
            <w:r>
              <w:t>шимися без попечения родителей, лицами из числа детей-сирот и детей, оставшихся без попечения родителей, пред</w:t>
            </w:r>
            <w:r>
              <w:t>о</w:t>
            </w:r>
            <w:r>
              <w:t>ставленных им жилых помещений</w:t>
            </w:r>
            <w:proofErr w:type="gramEnd"/>
            <w:r>
              <w:t xml:space="preserve"> специализированного ж</w:t>
            </w:r>
            <w:r>
              <w:t>и</w:t>
            </w:r>
            <w:r>
              <w:t>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52 1 01 69170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525,7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52 1 01 69170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525,7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52 1 01 69180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организации и осуществлению деятельности по опеке и п</w:t>
            </w:r>
            <w:r>
              <w:t>о</w:t>
            </w:r>
            <w:r>
              <w:t>печительству в отношении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9 229,0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9 476,5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9 476,5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52 1 01 69190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9 229,0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9 476,5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9 476,5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52 1 01 69200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6 157,2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6 325,8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52 1 01 69200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6 157,2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6 325,8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непрограммные расходы органов местного самоупра</w:t>
            </w:r>
            <w:r>
              <w:t>в</w:t>
            </w:r>
            <w:r>
              <w:t>ления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прочих муниципальных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Осуществление полномочий по составлению (изменению) </w:t>
            </w:r>
            <w: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99 9 09 51200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99 9 09 51200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189 133,5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188 647,3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192 391,3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139 152,9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141 216,7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142 960,7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139 152,9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141 216,7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142 960,7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Повышение </w:t>
            </w:r>
            <w:proofErr w:type="gramStart"/>
            <w:r>
              <w:t>эффективности работы органов территориальн</w:t>
            </w:r>
            <w:r>
              <w:t>о</w:t>
            </w:r>
            <w:r>
              <w:t>го общественного самоуправления муниципального образ</w:t>
            </w:r>
            <w:r>
              <w:t>о</w:t>
            </w:r>
            <w:r>
              <w:t>вания</w:t>
            </w:r>
            <w:proofErr w:type="gramEnd"/>
            <w:r>
              <w:t xml:space="preserve"> город-курорт Геленджик по решению вопросов мес</w:t>
            </w:r>
            <w:r>
              <w:t>т</w:t>
            </w:r>
            <w:r>
              <w:t>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4 864,0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4 864,0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Компенсация расходов на оплату жилых помещений и ко</w:t>
            </w:r>
            <w:r>
              <w:t>м</w:t>
            </w:r>
            <w:r>
              <w:t>мунальных услуг руководителям органов территориального общественного самоуправления муниципального образов</w:t>
            </w:r>
            <w:r>
              <w:t>а</w:t>
            </w:r>
            <w:r>
              <w:t>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3 984,0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3 984,0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Премирование победителей конкурса на звание "Лучший орган территориального общественного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880,0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880,0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Поддержание международных и межмуниципальных связей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1 083,1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1 083,1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Уплата членских взносов в международную ассоциацию "Породненные города"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21 1 02 10040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21 1 02 10040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Уплата членских взносов в ассоциацию "Совет муниципал</w:t>
            </w:r>
            <w:r>
              <w:t>ь</w:t>
            </w:r>
            <w:r>
              <w:t>ных образований Краснодарского края"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21 1 02 10050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21 1 02 10050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21 1 02 10930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21 1 02 10930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учреждений, подведомственных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105 094,0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107 157,8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107 901,8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105 094,0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107 157,8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107 901,8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65 262,1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67 132,7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67 132,7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38 282,7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38 475,9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39 219,9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1 549,2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1 549,2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Содействие развитию муниципального управления в мун</w:t>
            </w:r>
            <w:r>
              <w:t>и</w:t>
            </w:r>
            <w:r>
              <w:t>ципальном образовании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21 1 05 10930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21 1 05 10930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4 125,2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Информирование населения о деятельности органов местного самоуправления муниципального образования город-курорт Геленджик, о событиях и мероприятиях, проводимых на к</w:t>
            </w:r>
            <w:r>
              <w:t>у</w:t>
            </w:r>
            <w:r>
              <w:t>рорте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23 986,6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23 986,6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24 986,6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Информирование граждан о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21 1 06 10030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20 996,8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20 996,8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21 996,8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21 1 06 10030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20 996,8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20 996,8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21 996,8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21 1 06 10930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2 989,8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2 989,8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21 1 06 10930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2 989,8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2 989,8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"Экономическое развитие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21 199,4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20 649,4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20 649,4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и поддержка малого и среднего предпринимательства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Стимулирование участия молодежи в разработке и реализ</w:t>
            </w:r>
            <w:r>
              <w:t>а</w:t>
            </w:r>
            <w:r>
              <w:t>ции инвестиционных проектов в приоритетных направлениях экономики муниципального образования город-курорт Г</w:t>
            </w:r>
            <w:r>
              <w:t>е</w:t>
            </w:r>
            <w:r>
              <w:t>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ежегодного муниципального ко</w:t>
            </w:r>
            <w:r>
              <w:t>н</w:t>
            </w:r>
            <w:r>
              <w:t>курса "Лучший молодежный инвестиционный проект мун</w:t>
            </w:r>
            <w:r>
              <w:t>и</w:t>
            </w:r>
            <w:r>
              <w:t>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30 1 02 11060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30 1 02 11060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"Экономич</w:t>
            </w:r>
            <w:r>
              <w:t>е</w:t>
            </w:r>
            <w:r>
              <w:t>ское развитие муниципального образования город-курорт Геленджик", не вошедшие в подпрограммы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20 199,4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19 649,4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19 649,4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единого порядка размещения нестационарных торговых объектов, нестационарных объектов по оказанию услуг на территории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30 9 02 00000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20 199,4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19 649,4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19 649,4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lastRenderedPageBreak/>
              <w:t>ципального образования город-курорт Геленджик "Эконом</w:t>
            </w:r>
            <w:r>
              <w:t>и</w:t>
            </w:r>
            <w:r>
              <w:t>ческое развитие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30 9 02 10940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20 199,4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19 649,4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19 649,4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30 9 02 10940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30 9 02 10940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19 199,4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19 199,4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19 199,4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"Поддержка казачьих обществ на территории муниципального образования город-курорт Г</w:t>
            </w:r>
            <w:r>
              <w:t>е</w:t>
            </w:r>
            <w:r>
              <w:t>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"Поддержка казачьих обществ на территории муниципального образов</w:t>
            </w:r>
            <w:r>
              <w:t>а</w:t>
            </w:r>
            <w:r>
              <w:t>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Финансовая поддержка Геленджикского районного казачьего общества Черноморского окружного казачьего общества К</w:t>
            </w:r>
            <w:r>
              <w:t>у</w:t>
            </w:r>
            <w:r>
              <w:t>банского войскового казачьего общества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Финансовая поддержка Геленджикского районного казачьего общества Черноморского окружного казачьего общества К</w:t>
            </w:r>
            <w:r>
              <w:t>у</w:t>
            </w:r>
            <w:r>
              <w:t>банского войскового казачьего общества на осуществление деятельности по охране общественного порядка на террит</w:t>
            </w:r>
            <w:r>
              <w:t>о</w:t>
            </w:r>
            <w:r>
              <w:t>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33 1 01 11040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33 1 01 11040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26 239,0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Муниципальная программа муниципального образования </w:t>
            </w:r>
            <w:r>
              <w:lastRenderedPageBreak/>
              <w:t>город-курорт Геленджик "Обеспечение безопасности насел</w:t>
            </w:r>
            <w:r>
              <w:t>е</w:t>
            </w:r>
            <w:r>
              <w:t>ния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"Противодействие коррупции в муниципал</w:t>
            </w:r>
            <w:r>
              <w:t>ь</w:t>
            </w:r>
            <w:r>
              <w:t>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Взаимодействие со средствами массовой информации, нас</w:t>
            </w:r>
            <w:r>
              <w:t>е</w:t>
            </w:r>
            <w:r>
              <w:t>лением, институтами гражданского общества по вопросам противодействия коррупции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"Обесп</w:t>
            </w:r>
            <w:r>
              <w:t>е</w:t>
            </w:r>
            <w:r>
              <w:t>чение безопасности населения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34 2 01 10850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34 2 01 10850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гражданского общества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"Гармонизация межнациональных отношений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мероприятий в области укрепл</w:t>
            </w:r>
            <w:r>
              <w:t>е</w:t>
            </w:r>
            <w:r>
              <w:t>ния гражданского единства и гармонизации межнационал</w:t>
            </w:r>
            <w:r>
              <w:t>ь</w:t>
            </w:r>
            <w:r>
              <w:t>ных отношений, анализа миграционной ситуации и инфо</w:t>
            </w:r>
            <w:r>
              <w:t>р</w:t>
            </w:r>
            <w:r>
              <w:t>мирования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lastRenderedPageBreak/>
              <w:t>ципального образования город-курорт Геленджик "Развитие гражданского общества на территории муниципального обр</w:t>
            </w:r>
            <w:r>
              <w:t>а</w:t>
            </w:r>
            <w:r>
              <w:t>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35 2 01 10910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35 2 01 10910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"Поддержка социально ориентированных некоммерческих организаций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Оказание поддержки социально ориентированным неко</w:t>
            </w:r>
            <w:r>
              <w:t>м</w:t>
            </w:r>
            <w:r>
              <w:t>мерческим организациям при реализации ими собственных общественно полезных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Поддержка социально ориентированных некоммерческих организаций в муниципальном образовании город-курорт Геленджик в виде предоставления субсидий на реализацию общественно полезных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35 3 01 10610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35 3 01 10610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"Профилактика экстремизма и те</w:t>
            </w:r>
            <w:r>
              <w:t>р</w:t>
            </w:r>
            <w:r>
              <w:t>роризма в муниципальном образовании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"Профила</w:t>
            </w:r>
            <w:r>
              <w:t>к</w:t>
            </w:r>
            <w:r>
              <w:t>тика терроризма и экстремизма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Координация информационно-пропагандистской, просвет</w:t>
            </w:r>
            <w:r>
              <w:t>и</w:t>
            </w:r>
            <w:r>
              <w:t>тельской и разъяснительной работы в молодежной среде, в первую очередь среди обучающихся общеобразовательных организаций и студентов высших учебных заведений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"Проф</w:t>
            </w:r>
            <w:r>
              <w:t>и</w:t>
            </w:r>
            <w:r>
              <w:t>лактика экстремизма и терроризма в муниципальном образ</w:t>
            </w:r>
            <w:r>
              <w:t>о</w:t>
            </w:r>
            <w:r>
              <w:t>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37 1 02 10920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37 1 02 10920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непрограммные расходы органов местного самоупра</w:t>
            </w:r>
            <w:r>
              <w:t>в</w:t>
            </w:r>
            <w:r>
              <w:t>ления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прочих муниципальных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99 9 09 00000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Прочие выплаты по обязательствам муниципального образ</w:t>
            </w:r>
            <w:r>
              <w:t>о</w:t>
            </w:r>
            <w:r>
              <w:t>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99 9 09 10060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99 9 09 10060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непрограммные расходы органов местного самоупра</w:t>
            </w:r>
            <w:r>
              <w:t>в</w:t>
            </w:r>
            <w:r>
              <w:t>ления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непрограммные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комплекса мероприятий по мобилизационной подготовке экономики муниципального образования город-курорт Геленджик к работе в период мобилизации и в вое</w:t>
            </w:r>
            <w:r>
              <w:t>н</w:t>
            </w:r>
            <w:r>
              <w:t>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органами местного самоуправл</w:t>
            </w:r>
            <w:r>
              <w:t>е</w:t>
            </w:r>
            <w:r>
              <w:t>ния муниципального образования город-курорт Геленджик мероприятий по мобилизационной подготовке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99 9 01 11530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99 9 01 11530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15 403,3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15 626,1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16 337,9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"Экономическое развитие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и поддержка малого и среднего предпринимательства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Мероприятие по поддержке сельскохозяйственного прои</w:t>
            </w:r>
            <w:r>
              <w:t>з</w:t>
            </w:r>
            <w:r>
              <w:t>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30 1 03 60910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30 1 03 60910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2 207,1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2 234,0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2 251,2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2 207,1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2 234,0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2 251,2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2 207,1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2 234,0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2 251,2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учреждений, подведомственных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2 207,1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2 234,0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2 251,2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2 207,1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2 234,0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2 251,2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2 079,3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2 141,2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7 616,9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7 280,8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7 245,8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"Информатизация органов местного самоуправления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7 616,9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7 280,8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7 245,8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"Информат</w:t>
            </w:r>
            <w:r>
              <w:t>и</w:t>
            </w:r>
            <w:r>
              <w:t>зация органов местного самоуправления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7 616,9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7 280,8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7 245,8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и обслуживание современной информационной инфраструктуры администрации муниципального образов</w:t>
            </w:r>
            <w:r>
              <w:t>а</w:t>
            </w:r>
            <w:r>
              <w:t>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4 114,8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"Информ</w:t>
            </w:r>
            <w:r>
              <w:t>а</w:t>
            </w:r>
            <w:r>
              <w:t>тизация органов местного самоуправления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32 1 01 10140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4 114,8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32 1 01 10140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4 114,8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Создание, развитие и обслуживание современной телеко</w:t>
            </w:r>
            <w:r>
              <w:t>м</w:t>
            </w:r>
            <w:r>
              <w:t>муникационной инфраструктуры администрация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"Информ</w:t>
            </w:r>
            <w:r>
              <w:t>а</w:t>
            </w:r>
            <w:r>
              <w:t>тизация органов местного самоуправления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32 1 02 10140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32 1 02 10140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специальных информационных и информационно-технологических систем обеспечения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1 671,8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1 636,8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"Информ</w:t>
            </w:r>
            <w:r>
              <w:t>а</w:t>
            </w:r>
            <w:r>
              <w:t>тизация органов местного самоуправления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32 1 03 10140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1 671,8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1 636,8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32 1 03 10140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1 671,8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1 636,8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сервисов для упрощения процедур взаимодействия населения и органов местного самоуправления муниципал</w:t>
            </w:r>
            <w:r>
              <w:t>ь</w:t>
            </w:r>
            <w:r>
              <w:t>ного образования город-курорт Геленджик с использованием информационно-коммуникационных технологий в различных сферах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"Информ</w:t>
            </w:r>
            <w:r>
              <w:t>а</w:t>
            </w:r>
            <w:r>
              <w:t>тизация органов местного самоуправления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32 1 04 10140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32 1 04 10140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5 351,8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5 883,8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6 613,4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"Экономическое развитие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383,8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и поддержка малого и среднего предпринимательства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Повышение конкурентоспособности субъектов предприн</w:t>
            </w:r>
            <w:r>
              <w:t>и</w:t>
            </w:r>
            <w:r>
              <w:lastRenderedPageBreak/>
              <w:t>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"Эконом</w:t>
            </w:r>
            <w:r>
              <w:t>и</w:t>
            </w:r>
            <w:r>
              <w:t>ческое развитие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30 1 01 10940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30 1 01 10940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"Формирование инвестиционной привлек</w:t>
            </w:r>
            <w:r>
              <w:t>а</w:t>
            </w:r>
            <w:r>
              <w:t>тельности муниципального образования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1 833,8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2 063,4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Участие администрации муниципального образования город-курорт Геленджик в деятельности, направленной на привл</w:t>
            </w:r>
            <w:r>
              <w:t>е</w:t>
            </w:r>
            <w:r>
              <w:t>чение инвестиций в экономику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1 833,8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2 063,4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"Эконом</w:t>
            </w:r>
            <w:r>
              <w:t>и</w:t>
            </w:r>
            <w:r>
              <w:t>ческое развитие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30 2 01 10940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1 833,8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2 063,4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30 2 01 10940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1 833,8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2 063,4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lastRenderedPageBreak/>
              <w:t>пального образования город-курорт Геленджик "Комплек</w:t>
            </w:r>
            <w:r>
              <w:t>с</w:t>
            </w:r>
            <w:r>
              <w:t>ное и устойчивое развитие муниципального образования г</w:t>
            </w:r>
            <w:r>
              <w:t>о</w:t>
            </w:r>
            <w:r>
              <w:t>род-курорт Геленджик в сфере строительства и архитект</w:t>
            </w:r>
            <w:r>
              <w:t>у</w:t>
            </w:r>
            <w:r>
              <w:t>ры", не вошедшие в подпрограммы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по выявлению и пресечению фа</w:t>
            </w:r>
            <w:r>
              <w:t>к</w:t>
            </w:r>
            <w:r>
              <w:t>тов самовольного занятия земельных участков муниципал</w:t>
            </w:r>
            <w:r>
              <w:t>ь</w:t>
            </w:r>
            <w: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31 9 04 00000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"Ко</w:t>
            </w:r>
            <w:r>
              <w:t>м</w:t>
            </w:r>
            <w:r>
              <w:t>плексное и устойчивое развитие муниципального образов</w:t>
            </w:r>
            <w:r>
              <w:t>а</w:t>
            </w:r>
            <w:r>
              <w:t>ния город-курорт Геленджик в сфере строительства и арх</w:t>
            </w:r>
            <w:r>
              <w:t>и</w:t>
            </w:r>
            <w:r>
              <w:t>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31 9 04 10950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31 9 04 10950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4 968,0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271,0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дополнительного профессионального образов</w:t>
            </w:r>
            <w:r>
              <w:t>а</w:t>
            </w:r>
            <w:r>
              <w:lastRenderedPageBreak/>
              <w:t>ния лиц, замещающих муниципальные должности и должн</w:t>
            </w:r>
            <w:r>
              <w:t>о</w:t>
            </w:r>
            <w:r>
              <w:t>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Дополнительное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21 1 03 20400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21 1 03 20400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учреждений, подведомственных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"Дети Геленджика"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"Дети Геле</w:t>
            </w:r>
            <w:r>
              <w:t>н</w:t>
            </w:r>
            <w:r>
              <w:t>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мероприятий, направленных на формирование негативного отношения к вредным зависим</w:t>
            </w:r>
            <w:r>
              <w:t>о</w:t>
            </w:r>
            <w:r>
              <w:t>стям, профилактику безнадзорности и правонарушений нес</w:t>
            </w:r>
            <w:r>
              <w:t>о</w:t>
            </w:r>
            <w:r>
              <w:t>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 муниципальной программы мун</w:t>
            </w:r>
            <w:r>
              <w:t>и</w:t>
            </w:r>
            <w:r>
              <w:lastRenderedPageBreak/>
              <w:t>ципального образования город-курорт Геленджик "Дети Г</w:t>
            </w:r>
            <w:r>
              <w:t>е</w:t>
            </w:r>
            <w:r>
              <w:t>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28 1 04 10550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28 1 04 10550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101 039,6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96 769,6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74 740,1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"Социальная поддержка граждан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"Социальная поддержка граждан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предоставления мер социальной поддержки отдельным категориям граждан, проживающих на террит</w:t>
            </w:r>
            <w:r>
              <w:t>о</w:t>
            </w:r>
            <w:r>
              <w:t>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Пенсионное обеспечение за выслугу лет лиц, замещавших муниципальные должности и должности муниципальной службы в муниципальном образовании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29 1 01 40010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29 1 01 40010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4 807,5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5 307,5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Муниципальная программа муниципального образования </w:t>
            </w:r>
            <w:r>
              <w:lastRenderedPageBreak/>
              <w:t>город-курорт Геленджик "Социальная поддержка граждан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4 807,5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5 307,5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"Социальная поддержка граждан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4 807,5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5 307,5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предоставления мер социальной поддержки отдельным категориям граждан, проживающих на террит</w:t>
            </w:r>
            <w:r>
              <w:t>о</w:t>
            </w:r>
            <w:r>
              <w:t>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4 807,5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5 307,5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в виде доплаты к компенсации расходов по оплате найма жилых помещений отдельным категориям медицинских работников, работа</w:t>
            </w:r>
            <w:r>
              <w:t>ю</w:t>
            </w:r>
            <w:r>
              <w:t>щих в государственных учреждениях здравоохранения Кра</w:t>
            </w:r>
            <w:r>
              <w:t>с</w:t>
            </w:r>
            <w:r>
              <w:t>нодарского края на территории муниципального образования город-курорт Геленджик и проживающих на территории м</w:t>
            </w:r>
            <w:r>
              <w:t>у</w:t>
            </w:r>
            <w:r>
              <w:t>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Мера социальной поддержки граждан, награжденных мед</w:t>
            </w:r>
            <w:r>
              <w:t>а</w:t>
            </w:r>
            <w:r>
              <w:t>лью "За достойный вклад в развитие муниципального обр</w:t>
            </w:r>
            <w:r>
              <w:t>а</w:t>
            </w:r>
            <w:r>
              <w:t>зования город-курорт Геленджик", в виде бесплатного прое</w:t>
            </w:r>
            <w:r>
              <w:t>з</w:t>
            </w:r>
            <w:r>
              <w:t>да на автомобильном транспорте общего пользования на маршрутах городского, пригородного регулярного сообщ</w:t>
            </w:r>
            <w:r>
              <w:t>е</w:t>
            </w:r>
            <w:r>
              <w:t>ния и муниципального междугородного регулярного сообщ</w:t>
            </w:r>
            <w:r>
              <w:t>е</w:t>
            </w:r>
            <w:r>
              <w:t>ния (кроме такси)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Возмещение расходов на погребение, изготовление и уст</w:t>
            </w:r>
            <w:r>
              <w:t>а</w:t>
            </w:r>
            <w:r>
              <w:lastRenderedPageBreak/>
              <w:t>новку надгробия в случае смерти лица, удостоенного звания "Почетный гражданин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29 1 01 10490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Мера социальной поддержки гражданам, имеющим троих и более детей, проживающим на территории муниципального образования город-курорт Геленджик, в виде частичной ко</w:t>
            </w:r>
            <w:r>
              <w:t>м</w:t>
            </w:r>
            <w:r>
              <w:t>пенсации стоимости подключения объекта капитального строительства, расположенного на земельном участке,  к с</w:t>
            </w:r>
            <w:r>
              <w:t>е</w:t>
            </w:r>
            <w:r>
              <w:t>тям водоснабжения и (или)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санаторно-курортного лечения лицу, удост</w:t>
            </w:r>
            <w:r>
              <w:t>о</w:t>
            </w:r>
            <w:r>
              <w:t>енному звания "Почетный гражданин муниципального обр</w:t>
            </w:r>
            <w:r>
              <w:t>а</w:t>
            </w:r>
            <w:r>
              <w:t>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Меры социальной поддержки пенсионеров, постоянно пр</w:t>
            </w:r>
            <w:r>
              <w:t>о</w:t>
            </w:r>
            <w:r>
              <w:t>живающих в сельских населенных пунктах муниципального образования город-курорт Геленджик, в виде льготных пое</w:t>
            </w:r>
            <w:r>
              <w:t>з</w:t>
            </w:r>
            <w:r>
              <w:t>док на автомобильном транспорте общего пользования на маршрутах муниципального пригородного регулярного с</w:t>
            </w:r>
            <w:r>
              <w:t>о</w:t>
            </w:r>
            <w:r>
              <w:t>общения и муниципального междугородного регулярного сообщения (кроме такси)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Компенсация расходов по оплате подписки на отдельное периодическое печатное издание, включенное в краевой р</w:t>
            </w:r>
            <w:r>
              <w:t>е</w:t>
            </w:r>
            <w:r>
              <w:lastRenderedPageBreak/>
              <w:t>естр средств массовой информации, отдельным категориям граждан, постоянно проживающих на территории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573,2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29 1 01 10760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573,2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членам семей отдельных категорий погибших (умерших) граждан, прин</w:t>
            </w:r>
            <w:r>
              <w:t>и</w:t>
            </w:r>
            <w:r>
              <w:t>мавших участие в специальной военной операции на терр</w:t>
            </w:r>
            <w:r>
              <w:t>и</w:t>
            </w:r>
            <w:r>
              <w:t>ториях Донецкой Народной Республики, Луганской Наро</w:t>
            </w:r>
            <w:r>
              <w:t>д</w:t>
            </w:r>
            <w:r>
              <w:t>ной Республики 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29 1 01 40070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29 1 01 40070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73 469,1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78 837,9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56 308,4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"Дети Геленджика"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53 143,0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54 980,3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56 308,4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"Дети Геле</w:t>
            </w:r>
            <w:r>
              <w:t>н</w:t>
            </w:r>
            <w:r>
              <w:t>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53 143,0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54 980,3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56 308,4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53 143,0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54 980,3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56 308,4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выплате ежемесячных денежных средств на содержание д</w:t>
            </w:r>
            <w:r>
              <w:t>е</w:t>
            </w:r>
            <w:r>
              <w:t>тей-сирот и детей, оставшихся без попечения родителей, находящихся под опекой (попечительством), включая пре</w:t>
            </w:r>
            <w:r>
              <w:t>д</w:t>
            </w:r>
            <w:r>
              <w:t>варительную опеку (попечительство), переданных на восп</w:t>
            </w:r>
            <w:r>
              <w:t>и</w:t>
            </w:r>
            <w:r>
              <w:t>тание в приемную семью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31 749,5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34 341,0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31 749,5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34 341,0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выплате ежемесячных денежных средств на содержание д</w:t>
            </w:r>
            <w:r>
              <w:t>е</w:t>
            </w:r>
            <w:r>
              <w:t>тей, нуждающихся в особой заботе государства, переданных на патронатное воспитание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</w:t>
            </w:r>
            <w:r>
              <w:t>и</w:t>
            </w:r>
            <w:r>
              <w:t>емных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20 880,2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21 499,9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21 499,9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20 880,2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21 499,9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21 499,9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</w:t>
            </w:r>
            <w:r>
              <w:t>е</w:t>
            </w:r>
            <w:r>
              <w:t>нию патронатного воспитания и постинтернатного сопр</w:t>
            </w:r>
            <w:r>
              <w:t>о</w:t>
            </w:r>
            <w:r>
              <w:t>вождения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208,9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208,9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>
              <w:t xml:space="preserve"> Фед</w:t>
            </w:r>
            <w:r>
              <w:t>е</w:t>
            </w:r>
            <w:r>
              <w:lastRenderedPageBreak/>
              <w:t>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28 1 01 69160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по обеспечению жильём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2 01 L4970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2 01 L4970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20 326,1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23 857,6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Финансовое управление администрации муниципального </w:t>
            </w:r>
            <w:r>
              <w:lastRenderedPageBreak/>
              <w:t>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35 170,3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36 769,1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36 815,8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35 076,3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36 733,1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36 765,8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финансовых, налоговых и там</w:t>
            </w:r>
            <w:r>
              <w:t>о</w:t>
            </w:r>
            <w:r>
              <w:t>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32 076,3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33 765,8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муниципальными финансами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32 076,3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33 765,8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управления муниципал</w:t>
            </w:r>
            <w:r>
              <w:t>ь</w:t>
            </w:r>
            <w:r>
              <w:t>ными финансами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32 076,3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33 765,8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функционирования финансового управления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32 076,3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33 765,8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32 076,3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33 765,8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24 398,4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26 074,8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26 091,0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7 677,9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7 674,8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непрограммные расходы органов местного самоупра</w:t>
            </w:r>
            <w:r>
              <w:t>в</w:t>
            </w:r>
            <w:r>
              <w:t>ления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 и использование резервов финансовых 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Резервный фонд администрации муниципального образов</w:t>
            </w:r>
            <w:r>
              <w:t>а</w:t>
            </w:r>
            <w:r>
              <w:t>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99 2 01 20590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99 2 01 20590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муниципальными финансами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управления муниципал</w:t>
            </w:r>
            <w:r>
              <w:t>ь</w:t>
            </w:r>
            <w:r>
              <w:t>ными финансами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функционирования финансового управления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905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Контрольно-счетная палата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8 135,1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8 330,8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8 319,5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8 103,5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финансовых, налоговых и там</w:t>
            </w:r>
            <w:r>
              <w:t>о</w:t>
            </w:r>
            <w:r>
              <w:t>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8 103,5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Контрольно-счетной палаты м</w:t>
            </w:r>
            <w:r>
              <w:t>у</w:t>
            </w:r>
            <w:r>
              <w:t>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8 103,5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обеспечения деятельности Контрольно-счетной палаты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8 103,5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Председатель Контрольно-счетной палаты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Аудиторы Контрольно-счетной палаты муниципального о</w:t>
            </w:r>
            <w:r>
              <w:t>б</w:t>
            </w:r>
            <w:r>
              <w:t>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3 160,5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3 160,5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3 160,5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Аппарат Контрольно-счетной палаты муниципального обр</w:t>
            </w:r>
            <w:r>
              <w:t>а</w:t>
            </w:r>
            <w:r>
              <w:t>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2 992,5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2 992,5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2 028,5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2 028,5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945,0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деятельности Контрольно-счетной палаты м</w:t>
            </w:r>
            <w:r>
              <w:t>у</w:t>
            </w:r>
            <w:r>
              <w:t>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обеспечения деятельности Контрольно-счетной палаты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Аппарат Контрольно-счетной палаты муниципального обр</w:t>
            </w:r>
            <w:r>
              <w:t>а</w:t>
            </w:r>
            <w:r>
              <w:t>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lastRenderedPageBreak/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54 1 03 00190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архитектуры и градостроительства администр</w:t>
            </w:r>
            <w:r>
              <w:t>а</w:t>
            </w:r>
            <w:r>
              <w:t>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33 383,7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34 232,5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33 383,7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34 232,5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33 383,7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34 232,5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33 383,7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34 232,5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"Подготовка градостроительной и земл</w:t>
            </w:r>
            <w:r>
              <w:t>е</w:t>
            </w:r>
            <w:r>
              <w:t>устроительной документации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33 383,7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34 204,9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34 232,5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Подготовка градостроительной и землеустроительной док</w:t>
            </w:r>
            <w:r>
              <w:t>у</w:t>
            </w:r>
            <w:r>
              <w:t>ментации муниципального образования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Мероприятия по утверждению генеральных планов, земл</w:t>
            </w:r>
            <w:r>
              <w:t>е</w:t>
            </w:r>
            <w:r>
              <w:t>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31 3 01 11050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31 3 01 11050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выполнения функций в сфере градостроител</w:t>
            </w:r>
            <w:r>
              <w:t>ь</w:t>
            </w:r>
            <w: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32 667,7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33 488,9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33 516,5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24 428,9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25 093,3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25 100,0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22 599,7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23 270,8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23 270,8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1 829,2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8 238,8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8 416,5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31 3 02 00590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8 238,8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8 416,5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 строительства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2 769 425,8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612 074,5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40 906,4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Национальная безопасность и правоохранительная деятел</w:t>
            </w:r>
            <w:r>
              <w:t>ь</w:t>
            </w:r>
            <w:r>
              <w:t>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Защита населения и территории от чрезвычайных ситуаций природного и техногенного характера, пожарная безопа</w:t>
            </w:r>
            <w:r>
              <w:t>с</w:t>
            </w:r>
            <w:r>
              <w:t>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9A6623">
            <w:pPr>
              <w:ind w:left="-108" w:right="-108"/>
              <w:jc w:val="both"/>
              <w:rPr>
                <w:szCs w:val="24"/>
              </w:rPr>
            </w:pPr>
            <w:r>
              <w:t>Строительство объектов обеспечения пожарной безопасн</w:t>
            </w:r>
            <w:r>
              <w:t>о</w:t>
            </w:r>
            <w: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Строительство </w:t>
            </w:r>
            <w:r w:rsidR="009A6623">
              <w:t xml:space="preserve"> </w:t>
            </w:r>
            <w:r>
              <w:t xml:space="preserve">(реконструкция, </w:t>
            </w:r>
            <w:r w:rsidR="009A6623">
              <w:t xml:space="preserve"> </w:t>
            </w:r>
            <w:r>
              <w:t xml:space="preserve">в </w:t>
            </w:r>
            <w:r w:rsidR="009A6623">
              <w:t xml:space="preserve"> </w:t>
            </w:r>
            <w:r>
              <w:t xml:space="preserve">том </w:t>
            </w:r>
            <w:r w:rsidR="009A6623">
              <w:t xml:space="preserve"> </w:t>
            </w:r>
            <w:r>
              <w:t xml:space="preserve">числе </w:t>
            </w:r>
            <w:r w:rsidR="009A6623">
              <w:t xml:space="preserve">  </w:t>
            </w:r>
            <w:r>
              <w:t xml:space="preserve">с </w:t>
            </w:r>
            <w:r w:rsidR="009A6623">
              <w:t xml:space="preserve">  </w:t>
            </w:r>
            <w:r>
              <w:t>элемент</w:t>
            </w:r>
            <w:r>
              <w:t>а</w:t>
            </w:r>
            <w:r>
              <w:t xml:space="preserve">ми реставрации, технического перевооружения) объектов капитального </w:t>
            </w:r>
            <w:r w:rsidR="009A6623">
              <w:t xml:space="preserve">  </w:t>
            </w:r>
            <w:r>
              <w:t xml:space="preserve">строительства </w:t>
            </w:r>
            <w:r w:rsidR="009A6623">
              <w:t xml:space="preserve">  </w:t>
            </w:r>
            <w:r>
              <w:t xml:space="preserve">муниципальной </w:t>
            </w:r>
            <w:r w:rsidR="009A6623">
              <w:t xml:space="preserve">  </w:t>
            </w:r>
            <w:bookmarkStart w:id="0" w:name="_GoBack"/>
            <w:bookmarkEnd w:id="0"/>
            <w:r>
              <w:t>собственн</w:t>
            </w:r>
            <w:r>
              <w:t>о</w:t>
            </w:r>
            <w: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31 1 07 11580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31 1 07 11580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15 422,7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объектов улично-дорожной сети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(реконструкция, в том числе с элементами реставрации, технического перевооружения) объектов кап</w:t>
            </w:r>
            <w:r>
              <w:t>и</w:t>
            </w:r>
            <w:r>
              <w:t>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31 1 05 11580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31 1 05 11580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8 490,8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6 931,9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6 931,9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6 931,9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в пределах полномочий управления и коо</w:t>
            </w:r>
            <w:r>
              <w:t>р</w:t>
            </w:r>
            <w:r>
              <w:t>динации управления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6 931,9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6 931,9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7 128,0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6 689,6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6 888,2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6 888,2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242,3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239,8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1 612 704,4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563 882,2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1 612 704,4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563 882,2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1 529 489,8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492 699,5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1 529 489,8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492 699,5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объектов отрасли "Жилищно-коммунальное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1 529 489,8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492 699,5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и реконструкция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31 1 03 98100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1 529 489,8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492 699,5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31 1 03 98100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1 529 489,8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492 699,5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"Газификация муниципального о</w:t>
            </w:r>
            <w:r>
              <w:t>б</w:t>
            </w:r>
            <w:r>
              <w:t>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83 214,6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71 182,7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"Газификация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83 214,6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71 182,7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Проектирование и строительство газопроводов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83 214,6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71 182,7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газоснабжения населения (поселений) (стро</w:t>
            </w:r>
            <w:r>
              <w:t>и</w:t>
            </w:r>
            <w:r>
              <w:t>тельство подводящих газопроводов, распределительных г</w:t>
            </w:r>
            <w:r>
              <w:t>а</w:t>
            </w:r>
            <w:r>
              <w:t>зопроводов)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36 1 01 S0620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81 470,9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69 691,1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36 1 01 S0620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81 470,9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69 691,1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газоснабжения населения (поселений) (стро</w:t>
            </w:r>
            <w:r>
              <w:t>и</w:t>
            </w:r>
            <w:r>
              <w:t>тельство подводящих газопроводов, распределительных г</w:t>
            </w:r>
            <w:r>
              <w:t>а</w:t>
            </w:r>
            <w:r>
              <w:t>зопроводов)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36 1 01 W0620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1 491,6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36 1 01 W0620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1 491,6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915 696,6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29 532,9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33 778,4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18 391,2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18 391,2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18 391,2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и реконструкция объектов отрасли "Образ</w:t>
            </w:r>
            <w:r>
              <w:t>о</w:t>
            </w:r>
            <w: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18 391,2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(реконструкция, в том числе с элементами реставрации, технического перевооружения) объектов кап</w:t>
            </w:r>
            <w:r>
              <w:t>и</w:t>
            </w:r>
            <w:r>
              <w:t>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18 391,2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4 105,0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14 286,2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915 696,6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11 126,7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13 450,0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 xml:space="preserve">тие муниципального образования город-курорт Геленджик в </w:t>
            </w:r>
            <w:r>
              <w:lastRenderedPageBreak/>
              <w:t>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915 696,6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11 126,7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13 450,0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915 696,6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11 126,7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13 450,0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и реконструкция объектов отрасли "Образ</w:t>
            </w:r>
            <w:r>
              <w:t>о</w:t>
            </w:r>
            <w: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76 130,1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11 126,7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13 450,0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(реконструкция, в том числе с элементами реставрации, технического перевооружения) объектов кап</w:t>
            </w:r>
            <w:r>
              <w:t>и</w:t>
            </w:r>
            <w:r>
              <w:t>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2 585,6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11 126,7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13 450,0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2 585,6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4 105,0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11 126,7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9 345,0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Строительство, реконструкция (в том числе реконструкция объектов незавершенного строительства) и техническое п</w:t>
            </w:r>
            <w:r>
              <w:t>е</w:t>
            </w:r>
            <w:r>
              <w:t>ревооружение объектов общественной инфраструктуры м</w:t>
            </w:r>
            <w:r>
              <w:t>у</w:t>
            </w:r>
            <w:r>
              <w:t>ниципального значения, приобретение объектов недвижим</w:t>
            </w:r>
            <w:r>
              <w:t>о</w:t>
            </w:r>
            <w: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S0470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69 937,1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S0470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69 937,1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Строительство, реконструкция (в том числе реконструкция объектов незавершенного строительства) и техническое п</w:t>
            </w:r>
            <w:r>
              <w:t>е</w:t>
            </w:r>
            <w:r>
              <w:t>ревооружение объектов общественной инфраструктуры м</w:t>
            </w:r>
            <w:r>
              <w:t>у</w:t>
            </w:r>
            <w:r>
              <w:t>ниципального значения, приобретение объектов недвижим</w:t>
            </w:r>
            <w:r>
              <w:t>о</w:t>
            </w:r>
            <w: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W0470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3 607,4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W0470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3 607,4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Федеральный проект "Современная школа"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E1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839 566,5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 новых мест в общеобразовательных организациях в связи с ростом числа обучающихся, вызванным демограф</w:t>
            </w:r>
            <w:r>
              <w:t>и</w:t>
            </w:r>
            <w:r>
              <w:t>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E1 53050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564 725,7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E1 53050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564 725,7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 новых мест в общеобразовательных организациях в связи с ростом числа обучающихся, вызванным демограф</w:t>
            </w:r>
            <w:r>
              <w:t>и</w:t>
            </w:r>
            <w:r>
              <w:t>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E1 S3050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228 456,4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E1 S3050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228 456,4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 новых мест в общеобразовательных организациях в связи с ростом числа обучающихся, вызванным демограф</w:t>
            </w:r>
            <w:r>
              <w:t>и</w:t>
            </w:r>
            <w:r>
              <w:t>ческим фактором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E1 W3050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46 384,4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E1 W3050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7 771,0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E1 W3050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38 613,4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17 413,4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lastRenderedPageBreak/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17 413,4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17 413,4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и реконструкция объектов отрасли "Образ</w:t>
            </w:r>
            <w:r>
              <w:t>о</w:t>
            </w:r>
            <w:r>
              <w:t>вание"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17 413,4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(реконструкция, в том числе с элементами реставрации, технического перевооружения) объектов кап</w:t>
            </w:r>
            <w:r>
              <w:t>и</w:t>
            </w:r>
            <w:r>
              <w:t>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17 413,4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31 1 01 11580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17 413,4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в пределах полномочий управления и коо</w:t>
            </w:r>
            <w:r>
              <w:t>р</w:t>
            </w:r>
            <w:r>
              <w:t>динации управления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и реконструкция объектов отрасли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(реконструкция, в том числе с элементами реставрации, технического перевооружения) объектов кап</w:t>
            </w:r>
            <w:r>
              <w:t>и</w:t>
            </w:r>
            <w:r>
              <w:t>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31 1 06 11580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31 1 06 11580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"Комплексное и устойчивое разв</w:t>
            </w:r>
            <w:r>
              <w:t>и</w:t>
            </w:r>
            <w:r>
              <w:t>тие муниципального образования город-курорт Геленджик в сфере строительства и архитектуры"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общественной инфраструктуры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и реконструкция объектов отрасли "Физич</w:t>
            </w:r>
            <w:r>
              <w:t>е</w:t>
            </w:r>
            <w:r>
              <w:t>ская культура и спорт"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Строительство (реконструкция, в том числе с элементами реставрации, технического перевооружения) объектов кап</w:t>
            </w:r>
            <w:r>
              <w:t>и</w:t>
            </w:r>
            <w:r>
              <w:t>тального строительства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31 1 02 11580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31 1 02 11580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2 002,8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31 1 02 11580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222 418,5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7.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гражданской обороны и чрезвычайных ситуаций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129 024,3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126 446,2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126 441,2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Национальная безопасность и правоохранительная деятел</w:t>
            </w:r>
            <w:r>
              <w:t>ь</w:t>
            </w:r>
            <w:r>
              <w:t>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111 521,4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114 189,2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114 246,6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Защита населения и территории от чрезвычайных ситуаций природного и техногенного характера, пожарная безопа</w:t>
            </w:r>
            <w:r>
              <w:t>с</w:t>
            </w:r>
            <w:r>
              <w:t>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111 521,4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114 189,2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114 246,6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"Обеспечение безопасности насел</w:t>
            </w:r>
            <w:r>
              <w:t>е</w:t>
            </w:r>
            <w:r>
              <w:t>ния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111 521,4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114 189,2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114 246,6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"Защита населения и территории муниц</w:t>
            </w:r>
            <w:r>
              <w:t>и</w:t>
            </w:r>
            <w:r>
              <w:lastRenderedPageBreak/>
              <w:t>пального образования город-курорт Геленджик от чрезв</w:t>
            </w:r>
            <w:r>
              <w:t>ы</w:t>
            </w:r>
            <w:r>
              <w:t>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111 521,4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114 189,2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114 246,6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эффективного функционирования системы управления силами и средствами гражданской обороны, з</w:t>
            </w:r>
            <w:r>
              <w:t>а</w:t>
            </w:r>
            <w:r>
              <w:t>щиты населения и территории муниципального образования город-курорт Геленджик от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6 520,1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6 520,1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2 469,4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2 469,4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2 418,2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4 050,7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3 760,8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3 760,8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деятельности аварийно-спасательных служб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97 304,7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100 030,1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100 087,5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97 304,7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100 030,1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100 087,5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87 527,4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90 127,2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90 127,2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9 383,2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9 508,8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9 566,2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394,1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мероприятий по гражданской обороне, защите населения и территории муниципального образования город-курорт Геленджик от чрезвычайных сит</w:t>
            </w:r>
            <w:r>
              <w:t>у</w:t>
            </w:r>
            <w:r>
              <w:t>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7 875,0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7 639,0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Мероприятия по предупреждению и ликвидации последствий чрезвычайных ситуаций, стихийных бедствий и их после</w:t>
            </w:r>
            <w:r>
              <w:t>д</w:t>
            </w:r>
            <w:r>
              <w:t>ствий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34 1 03 10540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7 400,6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7 400,6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7 400,6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34 1 03 10540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7 400,6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7 400,6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7 400,6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Резерв материальных ресурсов муниципального образования город-курорт Геленджик для ликвидации чрезвычайных с</w:t>
            </w:r>
            <w:r>
              <w:t>и</w:t>
            </w:r>
            <w:r>
              <w:t>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34 1 03 11100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34 1 03 11100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Подготовка населения и организаций к действиям в чрезв</w:t>
            </w:r>
            <w:r>
              <w:t>ы</w:t>
            </w:r>
            <w:r>
              <w:lastRenderedPageBreak/>
              <w:t>чайной ситуации в мирное и военное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34 1 03 11540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34 1 03 11540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187,2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"Обеспечение безопасности насел</w:t>
            </w:r>
            <w:r>
              <w:t>е</w:t>
            </w:r>
            <w:r>
              <w:t>ния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"Защита населения и территории муниц</w:t>
            </w:r>
            <w:r>
              <w:t>и</w:t>
            </w:r>
            <w:r>
              <w:t>пального образования город-курорт Геленджик от чрезв</w:t>
            </w:r>
            <w:r>
              <w:t>ы</w:t>
            </w:r>
            <w:r>
              <w:t>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мероприятий по гражданской обороне, защите населения и территории муниципального образования город-курорт Геленджик от чрезвычайных сит</w:t>
            </w:r>
            <w:r>
              <w:t>у</w:t>
            </w:r>
            <w:r>
              <w:t>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Система комплексного обеспечения безопасности жизнеде</w:t>
            </w:r>
            <w:r>
              <w:t>я</w:t>
            </w:r>
            <w:r>
              <w:t>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34 1 03 10590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34 1 03 10590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17 502,9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"Обеспечение безопасности насел</w:t>
            </w:r>
            <w:r>
              <w:t>е</w:t>
            </w:r>
            <w:r>
              <w:t>ния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"Защита населения и территории муниц</w:t>
            </w:r>
            <w:r>
              <w:t>и</w:t>
            </w:r>
            <w:r>
              <w:t>пального образования город-курорт Геленджик от чрезв</w:t>
            </w:r>
            <w:r>
              <w:t>ы</w:t>
            </w:r>
            <w:r>
              <w:t>чайных ситуаций природного и техногенного характера"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эффективного функционирования системы управления силами и средствами гражданской обороны, з</w:t>
            </w:r>
            <w:r>
              <w:t>а</w:t>
            </w:r>
            <w:r>
              <w:t>щиты населения и территории муниципального образования город-курорт Геленджик от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деятельности аварийно-спасательных служб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имущественных отношений администрации м</w:t>
            </w:r>
            <w:r>
              <w:t>у</w:t>
            </w:r>
            <w:r>
              <w:t>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95 864,8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71 014,0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95 140,6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22 781,1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22 118,6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22 141,9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22 781,1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22 118,6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22 141,9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"Дети Геленджика"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"Дети Геле</w:t>
            </w:r>
            <w:r>
              <w:t>н</w:t>
            </w:r>
            <w:r>
              <w:t>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А0820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А0820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имуществом муниципального образования г</w:t>
            </w:r>
            <w:r>
              <w:t>о</w:t>
            </w:r>
            <w:r>
              <w:t>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22 711,2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22 072,0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22 072,0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управления муниципал</w:t>
            </w:r>
            <w:r>
              <w:t>ь</w:t>
            </w:r>
            <w:r>
              <w:t>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22 711,2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22 072,0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22 072,0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Обеспечение </w:t>
            </w:r>
            <w:proofErr w:type="gramStart"/>
            <w:r>
              <w:t>функционирования управления имущественных отношений администрации муниципального образования</w:t>
            </w:r>
            <w:proofErr w:type="gramEnd"/>
            <w:r>
              <w:t xml:space="preserve">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19 093,5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19 439,4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19 439,4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19 093,5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19 439,4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19 439,4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17 602,1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18 102,7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18 102,7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1 491,4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1 336,7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1 336,7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Отдельные непрограммные мероприятия в рамках управл</w:t>
            </w:r>
            <w:r>
              <w:t>е</w:t>
            </w:r>
            <w:r>
              <w:t>ния имуществом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3 617,7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2 632,6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Мероприятия по утверждению генеральных планов, земл</w:t>
            </w:r>
            <w:r>
              <w:t>е</w:t>
            </w:r>
            <w:r>
              <w:t xml:space="preserve">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58 1 02 11050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58 1 02 11050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Оценка недвижимости, признание прав и регулирование о</w:t>
            </w:r>
            <w:r>
              <w:t>т</w:t>
            </w:r>
            <w:r>
              <w:t>ношений по муниципальной собственности, а также офор</w:t>
            </w:r>
            <w:r>
              <w:t>м</w:t>
            </w:r>
            <w:r>
              <w:t>ление прав на размещение нестационарных торговых объе</w:t>
            </w:r>
            <w:r>
              <w:t>к</w:t>
            </w:r>
            <w:r>
              <w:t>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58 1 02 20310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1 926,6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1 926,6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58 1 02 20310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1 926,6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1 926,6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Содержание и обслуживание казны муниципального образ</w:t>
            </w:r>
            <w:r>
              <w:t>о</w:t>
            </w:r>
            <w:r>
              <w:t>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58 1 02 20320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825,1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58 1 02 20320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825,1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жилищно-коммунального и дорожного хозяйства муниц</w:t>
            </w:r>
            <w:r>
              <w:t>и</w:t>
            </w:r>
            <w:r>
              <w:t>пального образования город-курорт Геленджик", не воше</w:t>
            </w:r>
            <w:r>
              <w:t>д</w:t>
            </w:r>
            <w:r>
              <w:t>шие в подпрограммы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Формирование фонда капитального ремонта в части соф</w:t>
            </w:r>
            <w:r>
              <w:t>и</w:t>
            </w:r>
            <w:r>
              <w:t>нансирования доли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Уплата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27 9 01 11620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27 9 01 11620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имуществом муниципального образования г</w:t>
            </w:r>
            <w:r>
              <w:t>о</w:t>
            </w:r>
            <w:r>
              <w:t>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Непрограммные расходы в рамках управления муниципал</w:t>
            </w:r>
            <w:r>
              <w:t>ь</w:t>
            </w:r>
            <w:r>
              <w:t>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Обеспечение </w:t>
            </w:r>
            <w:proofErr w:type="gramStart"/>
            <w:r>
              <w:t>функционирования управления имущественных отношений администрации муниципального образования</w:t>
            </w:r>
            <w:proofErr w:type="gramEnd"/>
            <w:r>
              <w:t xml:space="preserve">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58 1 01 00190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48 206,7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48 206,7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"Дети Геленджика"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48 206,7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"Дети Геле</w:t>
            </w:r>
            <w:r>
              <w:t>н</w:t>
            </w:r>
            <w:r>
              <w:t>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48 206,7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48 206,7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72 310,0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R0820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12 051,7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18 077,5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24 103,4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R0820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12 051,7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18 077,5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24 103,4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А0820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60 258,3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30 129,2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48 206,6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01 А0820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60 258,3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30 129,2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48 206,6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жилищно-коммунального хозяйства админ</w:t>
            </w:r>
            <w:r>
              <w:t>и</w:t>
            </w:r>
            <w:r>
              <w:t>страции муниципального образования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1 029 158,3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708 645,3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716 079,7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Повышение </w:t>
            </w:r>
            <w:proofErr w:type="gramStart"/>
            <w:r>
              <w:t>эффективности работы органов территориальн</w:t>
            </w:r>
            <w:r>
              <w:t>о</w:t>
            </w:r>
            <w:r>
              <w:t>го общественного самоуправления муниципального образ</w:t>
            </w:r>
            <w:r>
              <w:t>о</w:t>
            </w:r>
            <w:r>
              <w:t>вания</w:t>
            </w:r>
            <w:proofErr w:type="gramEnd"/>
            <w:r>
              <w:t xml:space="preserve"> город-курорт Геленджик по решению вопросов мес</w:t>
            </w:r>
            <w:r>
              <w:t>т</w:t>
            </w:r>
            <w:r>
              <w:t>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Премирование победителей ежегодного смотра-конкурса на звание "Лучший квартал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Премирование победителей конкурса на звание "Лучший объединенный квартальный округ в муниципальном образ</w:t>
            </w:r>
            <w:r>
              <w:t>о</w:t>
            </w:r>
            <w:r>
              <w:t>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Премирование победителей ежегодного смотра-конкурса на звание "Лучший многоквартирный дом муниципального о</w:t>
            </w:r>
            <w:r>
              <w:t>б</w:t>
            </w:r>
            <w:r>
              <w:t>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21 1 01 11560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Премирование победителей ежегодного смотра-конкурса на звание "Дом образцового содержания муниципального обр</w:t>
            </w:r>
            <w:r>
              <w:t>а</w:t>
            </w:r>
            <w:r>
              <w:t>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21 1 01 11570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450 525,9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364 394,7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364 394,7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"Обеспечение безопасности насел</w:t>
            </w:r>
            <w:r>
              <w:t>е</w:t>
            </w:r>
            <w:r>
              <w:t>ния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"Обеспечение безопасности населения на территории муниципального о</w:t>
            </w:r>
            <w:r>
              <w:t>б</w:t>
            </w:r>
            <w:r>
              <w:t>разования город-курорт Геленджик", не вошедшие в подпр</w:t>
            </w:r>
            <w:r>
              <w:t>о</w:t>
            </w:r>
            <w:r>
              <w:t>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Отлов и содержание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34 9 01 00000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государственных полномочий Краснодарск</w:t>
            </w:r>
            <w:r>
              <w:t>о</w:t>
            </w:r>
            <w:r>
              <w:t>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</w:t>
            </w:r>
            <w:r>
              <w:t>ь</w:t>
            </w:r>
            <w:r>
              <w:t>ности по обращению с животными без владельцев на терр</w:t>
            </w:r>
            <w:r>
              <w:t>и</w:t>
            </w:r>
            <w:r>
              <w:t>тории муниципальных образований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34 9 01 61650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34 9 01 61650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446 625,9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360 494,7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360 494,7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446 625,9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360 494,7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360 494,7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дорожного хозяйства муниципал</w:t>
            </w:r>
            <w:r>
              <w:t>ь</w:t>
            </w:r>
            <w:r>
              <w:t>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446 625,9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360 494,7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360 494,7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Содержание улично-дорожной сети и дорожной инфрастру</w:t>
            </w:r>
            <w:r>
              <w:t>к</w:t>
            </w:r>
            <w:r>
              <w:t>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446 625,9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360 494,7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360 494,7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27 3 01 10310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120 645,0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34 513,8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34 513,8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27 3 01 10310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120 645,0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34 513,8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34 513,8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Содержание автомобильных дорог местного значения, вкл</w:t>
            </w:r>
            <w:r>
              <w:t>ю</w:t>
            </w:r>
            <w:r>
              <w:t>чая проектные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27 3 01 10320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273 333,4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273 333,4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273 333,4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27 3 01 10320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273 333,4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273 333,4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273 333,4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Повышение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27 3 01 10330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52 647,5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52 647,5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52 647,5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27 3 01 10330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52 647,5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52 647,5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52 647,5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566 277,0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343 600,6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351 035,0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жилищно-коммунального и дорожного хозяйства муниц</w:t>
            </w:r>
            <w:r>
              <w:t>и</w:t>
            </w:r>
            <w:r>
              <w:lastRenderedPageBreak/>
              <w:t>пального образования город-курорт Геленджик", не воше</w:t>
            </w:r>
            <w:r>
              <w:t>д</w:t>
            </w:r>
            <w:r>
              <w:t>шие в подпрограммы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Формирование фонда капитального ремонта в части соф</w:t>
            </w:r>
            <w:r>
              <w:t>и</w:t>
            </w:r>
            <w:r>
              <w:t>нансирования доли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Уплата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27 9 01 11620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27 9 01 11620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1 329,4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жилищно-коммунального и дорожного хозяйства муниц</w:t>
            </w:r>
            <w:r>
              <w:t>и</w:t>
            </w:r>
            <w:r>
              <w:t>пального образования город-курорт Геленджик", не воше</w:t>
            </w:r>
            <w:r>
              <w:t>д</w:t>
            </w:r>
            <w:r>
              <w:t>шие в подпрограммы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сетей теплоснабжения муниципального образов</w:t>
            </w:r>
            <w:r>
              <w:t>а</w:t>
            </w:r>
            <w:r>
              <w:t>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жилищно-коммунального и дорожного хозяйства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27 9 05 10890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27 9 05 10890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524 437,0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304 900,6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312 335,0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"Формирование современной г</w:t>
            </w:r>
            <w:r>
              <w:t>о</w:t>
            </w:r>
            <w:r>
              <w:t>родской среды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155 272,5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 программы муниц</w:t>
            </w:r>
            <w:r>
              <w:t>и</w:t>
            </w:r>
            <w:r>
              <w:t>пального образования город-курорт Геленджик "Формиров</w:t>
            </w:r>
            <w:r>
              <w:t>а</w:t>
            </w:r>
            <w:r>
              <w:t>ние современной городской среды на территории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155 272,5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комплексных проектов благоустройства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103 472,5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"Формир</w:t>
            </w:r>
            <w:r>
              <w:t>о</w:t>
            </w:r>
            <w:r>
              <w:t>вание современной городской среды на территории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20 1 01 10120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103 472,5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20 1 01 10120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103 472,5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проектов создания комфортной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"Формир</w:t>
            </w:r>
            <w:r>
              <w:t>о</w:t>
            </w:r>
            <w:r>
              <w:t>вание современной городской среды на территории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20 1 03 10120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Капитальные вложения в объекты государственной (муниц</w:t>
            </w:r>
            <w:r>
              <w:t>и</w:t>
            </w:r>
            <w:r>
              <w:t>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20 1 03 10120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369 164,5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304 900,6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312 335,0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"Развитие, реконструкция, капитальный р</w:t>
            </w:r>
            <w:r>
              <w:t>е</w:t>
            </w:r>
            <w:r>
              <w:t>монт и содержание объектов внешнего благоустройства м</w:t>
            </w:r>
            <w:r>
              <w:t>у</w:t>
            </w:r>
            <w:r>
              <w:t>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317 769,3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253 505,4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259 939,8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Благоустройство территорий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317 769,3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253 505,4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259 939,8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и содержание сетей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143 010,1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159 642,0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163 565,0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27 1 01 10340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143 010,1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159 642,0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163 565,0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Озеленение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64 648,5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64 648,5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64 648,5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27 1 01 10350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64 648,5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64 648,5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64 648,5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6 111,4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6 111,4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7 622,8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6 111,4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6 111,4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7 622,8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Прочие мероприятия по благоустройству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40 494,7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21 571,1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21 571,1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27 1 01 10370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40 494,7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21 571,1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21 571,1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Уборка и содержание пляжной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1 532,4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1 532,4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2 532,4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27 1 01 11110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1 532,4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1 532,4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2 532,4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 условий для массового отдыха и организации об</w:t>
            </w:r>
            <w:r>
              <w:t>у</w:t>
            </w:r>
            <w:r>
              <w:t>стройства мест массового отдыха на территориях муниц</w:t>
            </w:r>
            <w:r>
              <w:t>и</w:t>
            </w:r>
            <w:r>
              <w:t>пальных образований, в которых введен курортный сбор (в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S0360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61 972,2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1 01 S0360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61 972,2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"Обращение с твердыми коммунальными о</w:t>
            </w:r>
            <w:r>
              <w:t>т</w:t>
            </w:r>
            <w:r>
              <w:t>ходами муниципального образования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27 2 00 00000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52 395,2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сбора и транспортировки твердых коммунал</w:t>
            </w:r>
            <w:r>
              <w:t>ь</w:t>
            </w:r>
            <w:r>
              <w:t>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27 2 01 00000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52 395,2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жилищно-коммунального и дорожного хозяйства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27 2 01 10890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52 395,2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27 2 01 10890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51 395,2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52 395,2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жилищно-коммунального хозя</w:t>
            </w:r>
            <w:r>
              <w:t>й</w:t>
            </w:r>
            <w: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36 360,6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37 370,6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37 370,6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36 302,1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37 312,1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37 312,1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жилищно-коммунального и дорожного хозяйства муниц</w:t>
            </w:r>
            <w:r>
              <w:t>и</w:t>
            </w:r>
            <w:r>
              <w:t>пального образования город-курорт Геленджик", не воше</w:t>
            </w:r>
            <w:r>
              <w:t>д</w:t>
            </w:r>
            <w:r>
              <w:t>шие в подпрограммы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36 302,1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37 312,1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37 312,1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реализацией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34 540,5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35 510,5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35 510,5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22 726,5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23 363,0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23 363,0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21 429,8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22 066,3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22 066,3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964,6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964,6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27 9 02 00190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332,1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11 814,0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12 147,5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lastRenderedPageBreak/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11 228,2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11 561,7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1 801,6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1 801,6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27 9 03 60190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27 9 03 60190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осуществлению регионального гос</w:t>
            </w:r>
            <w:r>
              <w:t>у</w:t>
            </w:r>
            <w:r>
              <w:t>дарственного жилищного надзора и лицензионного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27 9 03 60220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1 551,6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27 9 03 60220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1 349,6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1 389,6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1 389,6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27 9 03 60220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"Обеспечение безопасности насел</w:t>
            </w:r>
            <w:r>
              <w:t>е</w:t>
            </w:r>
            <w:r>
              <w:t>ния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"Обеспечение безопасности населения на территории муниципального о</w:t>
            </w:r>
            <w:r>
              <w:t>б</w:t>
            </w:r>
            <w:r>
              <w:t>разования город-курорт Геленджик", не вошедшие в подпр</w:t>
            </w:r>
            <w:r>
              <w:t>о</w:t>
            </w:r>
            <w:r>
              <w:t>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Отлов и содержание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34 9 01 00000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государственных полномочий Краснодарск</w:t>
            </w:r>
            <w:r>
              <w:t>о</w:t>
            </w:r>
            <w:r>
              <w:t>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</w:t>
            </w:r>
            <w:r>
              <w:t>ь</w:t>
            </w:r>
            <w:r>
              <w:t>ности по обращению с животными без владельцев на терр</w:t>
            </w:r>
            <w:r>
              <w:t>и</w:t>
            </w:r>
            <w:r>
              <w:t>тории муниципальных образований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34 9 01 61650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34 9 01 61650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58,5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Подпрограмма "Развитие дорожного хозяйства муниципал</w:t>
            </w:r>
            <w:r>
              <w:t>ь</w:t>
            </w:r>
            <w:r>
              <w:t>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Содержание улично-дорожной сети и дорожной инфрастру</w:t>
            </w:r>
            <w:r>
              <w:t>к</w:t>
            </w:r>
            <w:r>
              <w:t>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жилищно-коммунального и дорожного хозяйства муниц</w:t>
            </w:r>
            <w:r>
              <w:t>и</w:t>
            </w:r>
            <w:r>
              <w:t>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27 3 01 10890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жилищно-коммунального и дорожного хозяйства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жилищно-коммунального и дорожного хозяйства муниц</w:t>
            </w:r>
            <w:r>
              <w:t>и</w:t>
            </w:r>
            <w:r>
              <w:t>пального образования город-курорт Геленджик", не воше</w:t>
            </w:r>
            <w:r>
              <w:t>д</w:t>
            </w:r>
            <w:r>
              <w:t>шие в подпрограммы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Содержание мемориальных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федеральной целевой программы "Увековечение памяти погибших при защите Отечества на 2019–2024 годы"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04 L2990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27 9 04 L2990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Управление образования администрации муниципального </w:t>
            </w:r>
            <w:r>
              <w:lastRenderedPageBreak/>
              <w:t>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2 406 951,6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2 416 093,6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2 275 217,9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2 316 107,2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2 323 818,5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2 182 893,3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933 435,9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908 919,7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919 050,0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928 147,3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908 919,7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919 050,0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928 147,3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908 919,7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919 050,0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функционирования и развития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59 297,8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муниципальными учреждениями капитал</w:t>
            </w:r>
            <w:r>
              <w:t>ь</w:t>
            </w:r>
            <w:r>
              <w:t>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35 888,8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35 888,8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24 1 01 10520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23 409,0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24 1 01 10520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23 409,0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поддержка отдельных категорий работников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8 508,7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8 556,3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9 026,6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в виде компе</w:t>
            </w:r>
            <w:r>
              <w:t>н</w:t>
            </w:r>
            <w:r>
              <w:lastRenderedPageBreak/>
              <w:t>сации (частичной компенсации) за наем жилых помещений для отдельных категорий работников муниципальных учр</w:t>
            </w:r>
            <w:r>
              <w:t>е</w:t>
            </w:r>
            <w:r>
              <w:t>ждений образования, культуры, физической культуры и спорта муниципального образования город-курорт Геле</w:t>
            </w:r>
            <w:r>
              <w:t>н</w:t>
            </w:r>
            <w:r>
              <w:t>джик, проживающих на территории муниципального образ</w:t>
            </w:r>
            <w:r>
              <w:t>о</w:t>
            </w:r>
            <w:r>
              <w:t>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7 319,2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7 319,2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7 740,0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7 319,2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7 319,2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7 740,0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мер социальной поддержки в виде компе</w:t>
            </w:r>
            <w:r>
              <w:t>н</w:t>
            </w:r>
            <w:r>
              <w:t>сации расходов на оплату жилых помещений, отопления и освещения педагогическим работникам муниципальных о</w:t>
            </w:r>
            <w:r>
              <w:t>б</w:t>
            </w:r>
            <w: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1 237,1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1 189,5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1 237,1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Эффективное выполнение муниципальных функций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860 340,8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900 363,4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910 023,4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372 238,8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376 467,5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379 188,3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372 238,8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376 467,5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379 188,3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государственных полномочий по финанс</w:t>
            </w:r>
            <w:r>
              <w:t>о</w:t>
            </w:r>
            <w:r>
              <w:t>вому обеспечению государственных гарантий реализации прав на получение общедоступного и бесплатного образов</w:t>
            </w:r>
            <w:r>
              <w:t>а</w:t>
            </w:r>
            <w:r>
              <w:lastRenderedPageBreak/>
              <w:t>ния в муниципальных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483 323,5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519 107,1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526 069,3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483 323,5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519 107,1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526 069,3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государственных полномочий по финанс</w:t>
            </w:r>
            <w:r>
              <w:t>о</w:t>
            </w:r>
            <w:r>
              <w:t>вому обеспечению получения образования в частных д</w:t>
            </w:r>
            <w:r>
              <w:t>о</w:t>
            </w:r>
            <w:r>
              <w:t>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24 1 06 62460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4 778,5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4 788,8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4 765,8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24 1 06 62460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4 778,5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4 788,8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4 765,8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"Профилактика экстремизма и те</w:t>
            </w:r>
            <w:r>
              <w:t>р</w:t>
            </w:r>
            <w:r>
              <w:t>роризма в муниципальном образовании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5 288,6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"Профила</w:t>
            </w:r>
            <w:r>
              <w:t>к</w:t>
            </w:r>
            <w:r>
              <w:t>тика терроризма и экстремизма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5 288,6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Выполнение антитеррористических мероприятий по обесп</w:t>
            </w:r>
            <w:r>
              <w:t>е</w:t>
            </w:r>
            <w:r>
              <w:t>чению безопасности объектов, в том числе повышение инж</w:t>
            </w:r>
            <w:r>
              <w:t>е</w:t>
            </w:r>
            <w:r>
              <w:t>нерно-технической защищенности социально значимых об</w:t>
            </w:r>
            <w:r>
              <w:t>ъ</w:t>
            </w:r>
            <w:r>
              <w:t>ектов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5 288,6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"Проф</w:t>
            </w:r>
            <w:r>
              <w:t>и</w:t>
            </w:r>
            <w:r>
              <w:t>лактика экстремизма и терроризма в муниципальном образ</w:t>
            </w:r>
            <w:r>
              <w:t>о</w:t>
            </w:r>
            <w:r>
              <w:t>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5 288,6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5 288,6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1 145 079,4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1 168 495,2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1 016 995,5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1 140 057,9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1 168 495,2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1 016 995,5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1 140 057,9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1 168 495,2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1 016 995,5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функционирования и развития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55 990,1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29 206,7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11 206,7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муниципальными учреждениями капитал</w:t>
            </w:r>
            <w:r>
              <w:t>ь</w:t>
            </w:r>
            <w:r>
              <w:t>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44 250,7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44 250,7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перевозок обучающихся муниципальных обр</w:t>
            </w:r>
            <w:r>
              <w:t>а</w:t>
            </w:r>
            <w:r>
              <w:t>зовательных организаций муниципального образования г</w:t>
            </w:r>
            <w:r>
              <w:t>о</w:t>
            </w:r>
            <w:r>
              <w:t>род-курорт Геленджик,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11 206,7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11 206,7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24 1 01 10090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11 206,7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11 206,7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24 1 01 10520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24 1 01 10520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предоставления общедоступного и бесплатного дошкольного, начального общего, основного общего, средн</w:t>
            </w:r>
            <w:r>
              <w:t>е</w:t>
            </w:r>
            <w:r>
              <w:t>го общего образования по основным общеобразовательным программам в муниципальных образовательных организац</w:t>
            </w:r>
            <w:r>
              <w:t>и</w:t>
            </w:r>
            <w:r>
              <w:t>ях (капитальный ремонт зданий и сооружений, благоустро</w:t>
            </w:r>
            <w:r>
              <w:t>й</w:t>
            </w:r>
            <w:r>
              <w:t>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S3410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S3410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поддержка отдельных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166 104,0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168 573,3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73 996,5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обучающихся  муниципальных общеобразов</w:t>
            </w:r>
            <w:r>
              <w:t>а</w:t>
            </w:r>
            <w:r>
              <w:t>тельных учреждений питанием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24 1 03 10640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70 074,6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70 761,8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70 761,8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24 1 03 10640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70 074,6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70 761,8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70 761,8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1 537,3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1 537,3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</w:t>
            </w:r>
            <w:r>
              <w:lastRenderedPageBreak/>
              <w:t>начальное общее, основное общее и среднее общее образов</w:t>
            </w:r>
            <w:r>
              <w:t>а</w:t>
            </w:r>
            <w:r>
              <w:t>ние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24 1 03 63540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1 468,9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1 697,4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24 1 03 63540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1 468,9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1 697,4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</w:t>
            </w:r>
            <w:r>
              <w:t>н</w:t>
            </w:r>
            <w:r>
              <w:t>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L3040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80 512,0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82 460,7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L3040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80 512,0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82 460,7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proofErr w:type="gramStart"/>
            <w: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S3550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12 621,1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12 236,3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S3550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12 621,1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12 236,3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проведения государственной итоговой аттест</w:t>
            </w:r>
            <w:r>
              <w:t>а</w:t>
            </w:r>
            <w:r>
              <w:t>ции по образовательным программам основного общего и среднего общего образования в муниципальном образовании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3 276,3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3 131,3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3 086,9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</w:t>
            </w:r>
            <w:r>
              <w:t>а</w:t>
            </w:r>
            <w:r>
              <w:t>зовательным программам основного общего и среднего о</w:t>
            </w:r>
            <w:r>
              <w:t>б</w:t>
            </w:r>
            <w:r>
              <w:t>щего образования и выплате педагогическим работникам, участвующим в проведении указанной государственной ит</w:t>
            </w:r>
            <w:r>
              <w:t>о</w:t>
            </w:r>
            <w:r>
              <w:t>говой аттестации, компенсации за работу по подготовке и проведению государственной итоговой аттестации по обр</w:t>
            </w:r>
            <w:r>
              <w:t>а</w:t>
            </w:r>
            <w:r>
              <w:lastRenderedPageBreak/>
              <w:t>зовательным программам основного общего и среднего о</w:t>
            </w:r>
            <w:r>
              <w:t>б</w:t>
            </w:r>
            <w:r>
              <w:t>щего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24 1 04 62500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3 276,3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3 131,3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3 086,9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24 1 04 62500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3 276,3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3 131,3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3 086,9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поддержка отдельных категорий работников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16 256,3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16 333,4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17 235,8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в виде компе</w:t>
            </w:r>
            <w:r>
              <w:t>н</w:t>
            </w:r>
            <w:r>
              <w:t>сации (частичной компенсации) за наем жилых помещений для отдельных категорий работников муниципальных учр</w:t>
            </w:r>
            <w:r>
              <w:t>е</w:t>
            </w:r>
            <w:r>
              <w:t>ждений образования, культуры, физической культуры и спорта муниципального образования город-курорт Геле</w:t>
            </w:r>
            <w:r>
              <w:t>н</w:t>
            </w:r>
            <w:r>
              <w:t>джик, проживающих на территории муниципального образ</w:t>
            </w:r>
            <w:r>
              <w:t>о</w:t>
            </w:r>
            <w:r>
              <w:t>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14 297,8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14 297,8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15 120,0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14 297,8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14 297,8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15 120,0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мер социальной поддержки в виде компе</w:t>
            </w:r>
            <w:r>
              <w:t>н</w:t>
            </w:r>
            <w:r>
              <w:t>сации расходов на оплату жилых помещений, отопления и освещения отдельным категориям работников муниципал</w:t>
            </w:r>
            <w:r>
              <w:t>ь</w:t>
            </w:r>
            <w:r>
              <w:t>ных образовательных учреждений, не  являющихся педаг</w:t>
            </w:r>
            <w:r>
              <w:t>о</w:t>
            </w:r>
            <w:r>
              <w:t>гическими работниками, проживающих и работающих в сельской местности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24 1 05 11150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61,9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24 1 05 11150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61,9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мер социальной поддержки в виде компе</w:t>
            </w:r>
            <w:r>
              <w:t>н</w:t>
            </w:r>
            <w:r>
              <w:t xml:space="preserve">сации расходов на оплату жилых помещений, отопления и </w:t>
            </w:r>
            <w:r>
              <w:lastRenderedPageBreak/>
              <w:t>освещения педагогическим работникам муниципальных о</w:t>
            </w:r>
            <w:r>
              <w:t>б</w:t>
            </w:r>
            <w: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2 053,9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1 899,0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2 053,9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Эффективное выполнение муниципальных функций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854 819,5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908 336,6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911 469,6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192 218,3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194 684,3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196 917,8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192 218,3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194 684,3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196 917,8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государственных полномочий по финанс</w:t>
            </w:r>
            <w:r>
              <w:t>о</w:t>
            </w:r>
            <w:r>
              <w:t>вому обеспечению государственных гарантий реализации прав на получение общедоступного и бесплатного образов</w:t>
            </w:r>
            <w:r>
              <w:t>а</w:t>
            </w:r>
            <w:r>
              <w:t>ния в муниципальных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662 601,2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713 652,3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714 551,8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662 601,2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713 652,3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714 551,8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Стимулирование педагогических работников с целью мот</w:t>
            </w:r>
            <w:r>
              <w:t>и</w:t>
            </w:r>
            <w:r>
              <w:t>вации к повышению качества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24 1 07 00000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Ежемесячное денежное вознаграждение за классное руково</w:t>
            </w:r>
            <w:r>
              <w:t>д</w:t>
            </w:r>
            <w:r>
              <w:t>ство педагогическим работникам государственных и мун</w:t>
            </w:r>
            <w:r>
              <w:t>и</w:t>
            </w:r>
            <w:r>
              <w:t xml:space="preserve">ципальных общеобразовательных организаций (субвенции на осуществление отдельных государственных полномочий </w:t>
            </w:r>
            <w:r>
              <w:lastRenderedPageBreak/>
              <w:t>Краснодарского края на обеспечение выплат ежемесячного денежного вознаграждения за классное руководство педаг</w:t>
            </w:r>
            <w:r>
              <w:t>о</w:t>
            </w:r>
            <w:r>
              <w:t>гическим работникам муниципальных общеобразовательных организаций)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24 1 07 53032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24 1 07 53032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42 913,9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 xml:space="preserve">24 1 </w:t>
            </w:r>
            <w:proofErr w:type="gramStart"/>
            <w:r>
              <w:t>E</w:t>
            </w:r>
            <w:proofErr w:type="gramEnd"/>
            <w:r>
              <w:t>В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 государственными символами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 xml:space="preserve">24 1 </w:t>
            </w:r>
            <w:proofErr w:type="gramStart"/>
            <w:r>
              <w:t>E</w:t>
            </w:r>
            <w:proofErr w:type="gramEnd"/>
            <w:r>
              <w:t>В 57860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 xml:space="preserve">24 1 </w:t>
            </w:r>
            <w:proofErr w:type="gramStart"/>
            <w:r>
              <w:t>E</w:t>
            </w:r>
            <w:proofErr w:type="gramEnd"/>
            <w:r>
              <w:t>В 57860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"Профилактика экстремизма и те</w:t>
            </w:r>
            <w:r>
              <w:t>р</w:t>
            </w:r>
            <w:r>
              <w:t>роризма в муниципальном образовании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"Профила</w:t>
            </w:r>
            <w:r>
              <w:t>к</w:t>
            </w:r>
            <w:r>
              <w:t>тика терроризма и экстремизма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Выполнение антитеррористических мероприятий по обесп</w:t>
            </w:r>
            <w:r>
              <w:t>е</w:t>
            </w:r>
            <w:r>
              <w:t>чению безопасности объектов, в том числе повышение инж</w:t>
            </w:r>
            <w:r>
              <w:t>е</w:t>
            </w:r>
            <w:r>
              <w:t>нерно-технической защищенности социально значимых об</w:t>
            </w:r>
            <w:r>
              <w:t>ъ</w:t>
            </w:r>
            <w:r>
              <w:t>ектов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"Проф</w:t>
            </w:r>
            <w:r>
              <w:t>и</w:t>
            </w:r>
            <w:r>
              <w:t>лактика экстремизма и терроризма в муниципальном образ</w:t>
            </w:r>
            <w:r>
              <w:t>о</w:t>
            </w:r>
            <w:r>
              <w:t>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130 321,2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136 468,3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136 738,3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130 124,9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136 468,3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136 738,3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130 124,9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136 468,3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136 738,3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функционирования и развития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муниципальными учреждениями капитал</w:t>
            </w:r>
            <w:r>
              <w:t>ь</w:t>
            </w:r>
            <w:r>
              <w:t>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24 1 01 09020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способностей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мероприятий, направленных на формирование и развитие у обучающихся творческих сп</w:t>
            </w:r>
            <w:r>
              <w:t>о</w:t>
            </w:r>
            <w:r>
              <w:t>собностей, способностей к занятиям физической культурой и спортом, а также на организацию их свободного времени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24 1 02 10160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24 1 02 10160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1 017,7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поддержка отдельных категорий работников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2 540,5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2 541,7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2 680,1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в виде компе</w:t>
            </w:r>
            <w:r>
              <w:t>н</w:t>
            </w:r>
            <w:r>
              <w:t>сации (частичной компенсации) за наем жилых помещений для отдельных категорий работников муниципальных учр</w:t>
            </w:r>
            <w:r>
              <w:t>е</w:t>
            </w:r>
            <w:r>
              <w:t>ждений образования, культуры, физической культуры и спорта муниципального образования город-курорт Геле</w:t>
            </w:r>
            <w:r>
              <w:t>н</w:t>
            </w:r>
            <w:r>
              <w:t>джик, проживающих на территории муниципального образ</w:t>
            </w:r>
            <w:r>
              <w:t>о</w:t>
            </w:r>
            <w:r>
              <w:t>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2 383,0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2 383,0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2 520,0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2 383,0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2 383,0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2 520,0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социальной поддержки отдельным катег</w:t>
            </w:r>
            <w:r>
              <w:t>о</w:t>
            </w:r>
            <w:r>
              <w:t>риям работников муниципальных физкультурно-спортивных организаций отрасли "Физическая культура и спорт" и мун</w:t>
            </w:r>
            <w:r>
              <w:t>и</w:t>
            </w:r>
            <w:r>
              <w:t>ципальных организаций дополнительного образования, ре</w:t>
            </w:r>
            <w:r>
              <w:t>а</w:t>
            </w:r>
            <w:r>
              <w:t>лизующих дополнительные общеобразовательные програ</w:t>
            </w:r>
            <w:r>
              <w:t>м</w:t>
            </w:r>
            <w:r>
              <w:t>мы в области физической культуры и спорта, отрасли "Обр</w:t>
            </w:r>
            <w:r>
              <w:t>а</w:t>
            </w:r>
            <w:r>
              <w:t xml:space="preserve">зование"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мер социальной поддержки в виде компе</w:t>
            </w:r>
            <w:r>
              <w:t>н</w:t>
            </w:r>
            <w:r>
              <w:t xml:space="preserve">сации расходов на оплату жилых помещений, отопления и </w:t>
            </w:r>
            <w:r>
              <w:lastRenderedPageBreak/>
              <w:t>освещения педагогическим работникам муниципальных о</w:t>
            </w:r>
            <w:r>
              <w:t>б</w:t>
            </w:r>
            <w: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Эффективное выполнение муниципальных функций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125 541,5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132 908,9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133 040,5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85 425,6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91 038,3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91 133,7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85 425,6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91 038,3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91 133,7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Обеспечение </w:t>
            </w:r>
            <w:proofErr w:type="gramStart"/>
            <w:r>
              <w:t>функционирования модели персонифицирова</w:t>
            </w:r>
            <w:r>
              <w:t>н</w:t>
            </w:r>
            <w:r>
              <w:t>ного финансирования дополнительного образования детей</w:t>
            </w:r>
            <w:proofErr w:type="gramEnd"/>
            <w:r>
              <w:t xml:space="preserve"> в муниципальном образовании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24 1 06 01590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25 543,1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27 297,8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27 334,0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24 1 06 01590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25 529,0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27 282,7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27 318,9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24 1 06 01590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государственных полномочий по финанс</w:t>
            </w:r>
            <w:r>
              <w:t>о</w:t>
            </w:r>
            <w:r>
              <w:t>вому обеспечению государственных гарантий реализации прав на получение общедоступного и бесплатного образов</w:t>
            </w:r>
            <w:r>
              <w:t>а</w:t>
            </w:r>
            <w:r>
              <w:t>ния в муниципальных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14 572,8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14 572,8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14 572,8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lastRenderedPageBreak/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14 572,8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14 572,8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14 572,8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"Профилактика экстремизма и те</w:t>
            </w:r>
            <w:r>
              <w:t>р</w:t>
            </w:r>
            <w:r>
              <w:t>роризма в муниципальном образовании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"Профила</w:t>
            </w:r>
            <w:r>
              <w:t>к</w:t>
            </w:r>
            <w:r>
              <w:t>тика терроризма и экстремизма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Выполнение антитеррористических мероприятий по обесп</w:t>
            </w:r>
            <w:r>
              <w:t>е</w:t>
            </w:r>
            <w:r>
              <w:t>чению безопасности объектов, в том числе повышение инж</w:t>
            </w:r>
            <w:r>
              <w:t>е</w:t>
            </w:r>
            <w:r>
              <w:t>нерно-технической защищенности социально значимых об</w:t>
            </w:r>
            <w:r>
              <w:t>ъ</w:t>
            </w:r>
            <w:r>
              <w:t>ектов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"Проф</w:t>
            </w:r>
            <w:r>
              <w:t>и</w:t>
            </w:r>
            <w:r>
              <w:t>лактика экстремизма и терроризма в муниципальном образ</w:t>
            </w:r>
            <w:r>
              <w:t>о</w:t>
            </w:r>
            <w:r>
              <w:t>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 xml:space="preserve">пального образования город-курорт Геленджик "Развитие </w:t>
            </w:r>
            <w:r>
              <w:lastRenderedPageBreak/>
              <w:t>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Эффективное выполнение муниципальных функций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107 255,1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109 935,3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110 109,5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99 457,7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101 987,8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102 056,4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99 457,7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101 987,8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102 056,4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способностей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1 932,7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1 932,7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участия муниципального образования город-курорт Геленджик в официальных мероприятиях (олимпи</w:t>
            </w:r>
            <w:r>
              <w:t>а</w:t>
            </w:r>
            <w:r>
              <w:t>дах, конкурсах, мероприятиях, направленных на выявление и развитие у обучающихся интеллектуальных и творческих способностей, способностей к занятиям физической культ</w:t>
            </w:r>
            <w:r>
              <w:t>у</w:t>
            </w:r>
            <w:r>
              <w:t>рой и спортом, интереса к научной (научно-исследовательской) деятельности, творческой деятельности, физкультурно-спортивной деятельности)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24 1 02 10670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1 932,7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1 932,7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24 1 02 10670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226,4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24 1 02 10670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1 706,3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1 706,3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1 706,3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поддержка отдельных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proofErr w:type="gramStart"/>
            <w:r>
              <w:t>Ежемесячная денежная выплата обучающимся образовател</w:t>
            </w:r>
            <w:r>
              <w:t>ь</w:t>
            </w:r>
            <w:r>
              <w:t>ных организаций высшего образования, направленным на обучение по образовательным программам высшего образ</w:t>
            </w:r>
            <w:r>
              <w:t>о</w:t>
            </w:r>
            <w:r>
              <w:t>вания по педагогическим специальностям на основании д</w:t>
            </w:r>
            <w:r>
              <w:t>о</w:t>
            </w:r>
            <w:r>
              <w:t>говора о целевом обучении, заключенного с муниципальн</w:t>
            </w:r>
            <w:r>
              <w:t>ы</w:t>
            </w:r>
            <w:r>
              <w:t>ми общеобразовательными учреждениями муниципального образования город-курорт Геленджик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24 1 03 10080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24 1 03 10080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132,0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</w:t>
            </w:r>
            <w:r>
              <w:t>а</w:t>
            </w:r>
            <w:r>
              <w:t>ние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24 1 03 63540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24 1 03 63540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проведения государственной итоговой аттест</w:t>
            </w:r>
            <w:r>
              <w:t>а</w:t>
            </w:r>
            <w:r>
              <w:t>ции по образовательным программам основного общего и среднего общего образования в муниципальном образовании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proofErr w:type="gramStart"/>
            <w: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</w:t>
            </w:r>
            <w:r>
              <w:t>а</w:t>
            </w:r>
            <w:r>
              <w:t>зовательным программам основного общего и среднего о</w:t>
            </w:r>
            <w:r>
              <w:t>б</w:t>
            </w:r>
            <w:r>
              <w:t>щего образования и выплате педагогическим работникам, участвующим в проведении указанной государственной ит</w:t>
            </w:r>
            <w:r>
              <w:t>о</w:t>
            </w:r>
            <w:r>
              <w:t>говой аттестации, компенсации за работу по подготовке и проведению государственной итоговой аттестации по обр</w:t>
            </w:r>
            <w:r>
              <w:t>а</w:t>
            </w:r>
            <w:r>
              <w:t>зовательным программам основного общего и среднего о</w:t>
            </w:r>
            <w:r>
              <w:t>б</w:t>
            </w:r>
            <w:r>
              <w:t>щего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24 1 04 62500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24 1 04 62500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поддержка отдельных категорий работников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мер социальной поддержки в виде компе</w:t>
            </w:r>
            <w:r>
              <w:t>н</w:t>
            </w:r>
            <w:r>
              <w:t>сации расходов на оплату жилых помещений, отопления и освещения педагогическим работникам муниципальных о</w:t>
            </w:r>
            <w:r>
              <w:t>б</w:t>
            </w:r>
            <w: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24 1 05 60820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Эффективное выполнение муниципальных функций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97 285,9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99 781,0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99 846,5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9 791,6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9 848,8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8 752,0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9 011,9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9 011,9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836,9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77 412,5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79 602,2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79 610,5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68 815,1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71 141,3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71 141,3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8 300,1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8 163,6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8 171,9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297,3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297,3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государственных полномочий по финанс</w:t>
            </w:r>
            <w:r>
              <w:t>о</w:t>
            </w:r>
            <w:r>
              <w:t>вому обеспечению государственных гарантий реализации прав на получение общедоступного и бесплатного образов</w:t>
            </w:r>
            <w:r>
              <w:t>а</w:t>
            </w:r>
            <w:r>
              <w:t>ния в муниципальных дошкольных и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10 370,3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10 387,2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10 387,2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10 070,3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10 087,2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10 087,2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24 1 06 60860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"Дети Геленджика"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7 797,4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7 947,5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8 053,1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"Дети Геле</w:t>
            </w:r>
            <w:r>
              <w:t>н</w:t>
            </w:r>
            <w:r>
              <w:t>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7 797,4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7 947,5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8 053,1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отдыха и оздоровления детей в каникулярное время образовательными организациями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7 747,4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7 897,5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8 053,1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Мероприятия по организации отдыха, оздоровления и зан</w:t>
            </w:r>
            <w:r>
              <w:t>я</w:t>
            </w:r>
            <w:r>
              <w:t>тости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28 1 03 10420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5 437,7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5 495,1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28 1 03 10420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5 437,7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5 495,1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Краснодарского края по обеспечению отдыха детей в кан</w:t>
            </w:r>
            <w:r>
              <w:t>и</w:t>
            </w:r>
            <w:r>
              <w:t>кулярное время в профильных лагерях, организованных м</w:t>
            </w:r>
            <w:r>
              <w:t>у</w:t>
            </w:r>
            <w:r>
              <w:t>ниципальными общеобразовательными организациями Кра</w:t>
            </w:r>
            <w:r>
              <w:t>с</w:t>
            </w:r>
            <w:r>
              <w:t>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28 1 03 63110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2 558,0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28 1 03 63110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28 1 03 63110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2 330,0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2 520,2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мероприятий, направленных на формирование негативного отношения к вредным зависим</w:t>
            </w:r>
            <w:r>
              <w:t>о</w:t>
            </w:r>
            <w:r>
              <w:t>стям, профилактику безнадзорности и правонарушений нес</w:t>
            </w:r>
            <w:r>
              <w:t>о</w:t>
            </w:r>
            <w:r>
              <w:t>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 муниципальной программы мун</w:t>
            </w:r>
            <w:r>
              <w:t>и</w:t>
            </w:r>
            <w:r>
              <w:t>ципального образования город-курорт Геленджик "Дети Г</w:t>
            </w:r>
            <w:r>
              <w:t>е</w:t>
            </w:r>
            <w:r>
              <w:t>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28 1 04 10550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28 1 04 10550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19 445,8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20 829,2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20 829,2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поддержка отдельных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Дополнительные меры социальной поддержки по оплате проезда учащихся муниципальных общеобразовательных учреждений, студентов высших и средних специальных учебных заведений дневной формы обучения, расположе</w:t>
            </w:r>
            <w:r>
              <w:t>н</w:t>
            </w:r>
            <w:r>
              <w:lastRenderedPageBreak/>
              <w:t>ных на территории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24 1 03 10220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24 1 03 10220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6 383,4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Социальная поддержка отдельных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обеспечению выплаты компенсации части родительской пл</w:t>
            </w:r>
            <w:r>
              <w:t>а</w:t>
            </w:r>
            <w:r>
              <w:t>ты за присмотр и уход за детьми, посещающими образов</w:t>
            </w:r>
            <w:r>
              <w:t>а</w:t>
            </w:r>
            <w:r>
              <w:t>тельные организации, реализующие образовательную пр</w:t>
            </w:r>
            <w:r>
              <w:t>о</w:t>
            </w:r>
            <w:r>
              <w:t>грамму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14 445,8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213,4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24 1 03 60710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14 232,4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14 232,4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14 232,4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71 398,6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71 445,9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71 495,4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71 398,6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71 445,9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71 495,4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71 398,6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71 445,9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71 495,4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71 398,6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71 445,9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71 495,4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Эффективное выполнение муниципальных функций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71 398,6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71 445,9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71 495,4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71 398,6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71 445,9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71 495,4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24 1 06 00590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71 398,6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71 445,9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71 495,4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культуры, искусства и кинематографии админ</w:t>
            </w:r>
            <w:r>
              <w:t>и</w:t>
            </w:r>
            <w:r>
              <w:t>страции муниципального образования город-курорт Геле</w:t>
            </w:r>
            <w:r>
              <w:t>н</w:t>
            </w:r>
            <w:r>
              <w:t>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523 932,3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501 640,1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507 268,0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101 221,5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106 189,8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106 264,4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101 176,5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106 144,8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106 249,4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101 176,5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106 144,8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106 249,4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101 176,5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106 144,8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106 249,4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Совершенствование деятельности муниципальных учрежд</w:t>
            </w:r>
            <w:r>
              <w:t>е</w:t>
            </w:r>
            <w:r>
              <w:t>ний культуры и детских школ искусств по предоставлению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100 350,7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105 314,7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105 414,8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100 350,7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105 314,7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105 414,8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100 350,7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105 314,7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105 414,8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Кадровое обеспечение учреждений отрасли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834,6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в виде компе</w:t>
            </w:r>
            <w:r>
              <w:t>н</w:t>
            </w:r>
            <w:r>
              <w:t>сации (частичной компенсации) за наем жилых помещений для отдельных категорий работников муниципальных учр</w:t>
            </w:r>
            <w:r>
              <w:t>е</w:t>
            </w:r>
            <w:r>
              <w:t>ждений образования, культуры, физической культуры и спорта муниципального образования город-курорт Геле</w:t>
            </w:r>
            <w:r>
              <w:t>н</w:t>
            </w:r>
            <w:r>
              <w:t>джик, проживающих на территории муниципального образ</w:t>
            </w:r>
            <w:r>
              <w:t>о</w:t>
            </w:r>
            <w:r>
              <w:t>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720,0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мер социальной поддержки в виде компе</w:t>
            </w:r>
            <w:r>
              <w:t>н</w:t>
            </w:r>
            <w:r>
              <w:t>сации расходов на оплату жилых помещений, отопления и освещения педагогическим работникам муниципальных о</w:t>
            </w:r>
            <w:r>
              <w:t>б</w:t>
            </w:r>
            <w: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114,6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Совершенствование качества управления материальными, трудовыми и финансовыми ресурсами учреждений отрасли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422 710,8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395 450,3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401 003,6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397 109,8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369 192,9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374 761,8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"Доступная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22 0 00 00000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"Доступная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22 1 00 00000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доступной среды учреждений культуры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22 1 03 00000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"Досту</w:t>
            </w:r>
            <w:r>
              <w:t>п</w:t>
            </w:r>
            <w:r>
              <w:t>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22 1 03 10990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22 1 03 10990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1 089,3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395 124,2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369 047,9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374 616,8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395 124,2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369 047,9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374 616,8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Совершенствование деятельности муниципальных учрежд</w:t>
            </w:r>
            <w:r>
              <w:t>е</w:t>
            </w:r>
            <w:r>
              <w:t>ний культуры и детских школ искусств по предоставлению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328 463,4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345 493,9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345 549,0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325 499,3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344 879,3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345 549,0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325 499,3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344 879,3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345 549,0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L4670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lastRenderedPageBreak/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L4670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2 277,0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Государственная 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L5190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687,1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01 L5190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687,1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 условий для культурного отдыха населения, об</w:t>
            </w:r>
            <w:r>
              <w:t>о</w:t>
            </w:r>
            <w:r>
              <w:t>гащение культурной жизни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64 220,8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21 050,0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26 550,0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муниципальными учреждениями капитал</w:t>
            </w:r>
            <w:r>
              <w:t>ь</w:t>
            </w:r>
            <w:r>
              <w:t>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39 580,4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39 580,4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Литературная премия имени Владимира Короленко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25 1 02 10130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3 090,4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25 1 02 10170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3 090,4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Мероприятия в области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25 1 02 10450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25 000,0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Гранты главы муниципального образования город-курорт Геленджик "Одаренные дети"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25 1 02 11140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Кадровое обеспечение учреждений отрасли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2 440,0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2 517,8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мер социальной поддержки в виде компе</w:t>
            </w:r>
            <w:r>
              <w:t>н</w:t>
            </w:r>
            <w:r>
              <w:t>сации расходов на оплату жилых помещений, отопления и освещения отдельным категориям работников муниципал</w:t>
            </w:r>
            <w:r>
              <w:t>ь</w:t>
            </w:r>
            <w:r>
              <w:t>ных учреждений культуры, проживающих и работающих в сельской местности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25 1 03 10180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357,8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25 1 03 10180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344,0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357,8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в виде компе</w:t>
            </w:r>
            <w:r>
              <w:t>н</w:t>
            </w:r>
            <w:r>
              <w:t>сации (частичной компенсации) за наем жилых помещений для отдельных категорий работников муниципальных учр</w:t>
            </w:r>
            <w:r>
              <w:t>е</w:t>
            </w:r>
            <w:r>
              <w:t>ждений образования, культуры, физической культуры и спорта муниципального образования город-курорт Геле</w:t>
            </w:r>
            <w:r>
              <w:t>н</w:t>
            </w:r>
            <w:r>
              <w:t>джик, проживающих на территории муниципального образ</w:t>
            </w:r>
            <w:r>
              <w:t>о</w:t>
            </w:r>
            <w:r>
              <w:t>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2 160,0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"Дети Геленджика"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"Дети Геле</w:t>
            </w:r>
            <w:r>
              <w:t>н</w:t>
            </w:r>
            <w:r>
              <w:t>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культурно-массовых меропри</w:t>
            </w:r>
            <w:r>
              <w:t>я</w:t>
            </w:r>
            <w:r>
              <w:t>тий, направленных на поддержку семьи и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Мероприятия, направленные на укрепление института семьи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28 1 02 10510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28 1 02 10510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55,0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гражданского общества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гражданского общества на территории муниципального обр</w:t>
            </w:r>
            <w:r>
              <w:t>а</w:t>
            </w:r>
            <w:r>
              <w:t>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мероприятий в области укрепл</w:t>
            </w:r>
            <w:r>
              <w:t>е</w:t>
            </w:r>
            <w:r>
              <w:t>ния гражданского единства и гармонизации межнационал</w:t>
            </w:r>
            <w:r>
              <w:t>ь</w:t>
            </w:r>
            <w:r>
              <w:t>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"Развитие гражданского общества на территории муниципального обр</w:t>
            </w:r>
            <w:r>
              <w:t>а</w:t>
            </w:r>
            <w:r>
              <w:t>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35 1 01 10910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35 1 01 10910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"Профилактика экстремизма и те</w:t>
            </w:r>
            <w:r>
              <w:t>р</w:t>
            </w:r>
            <w:r>
              <w:t>роризма в муниципальном образовании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"Профила</w:t>
            </w:r>
            <w:r>
              <w:t>к</w:t>
            </w:r>
            <w:r>
              <w:t>тика терроризма и экстремизма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Выполнение антитеррористических мероприятий по обесп</w:t>
            </w:r>
            <w:r>
              <w:t>е</w:t>
            </w:r>
            <w:r>
              <w:t>чению безопасности объектов, в том числе повышение инж</w:t>
            </w:r>
            <w:r>
              <w:t>е</w:t>
            </w:r>
            <w:r>
              <w:t>нерно-технической защищенности социально значимых об</w:t>
            </w:r>
            <w:r>
              <w:t>ъ</w:t>
            </w:r>
            <w:r>
              <w:t>ектов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"Проф</w:t>
            </w:r>
            <w:r>
              <w:t>и</w:t>
            </w:r>
            <w:r>
              <w:t>лактика экстремизма и терроризма в муниципальном образ</w:t>
            </w:r>
            <w:r>
              <w:t>о</w:t>
            </w:r>
            <w:r>
              <w:t>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751,3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25 601,0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26 241,8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25 601,0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26 241,8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25 601,0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26 241,8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Кадровое обеспечение учреждений отрасли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мер социальной поддержки в виде компе</w:t>
            </w:r>
            <w:r>
              <w:t>н</w:t>
            </w:r>
            <w:r>
              <w:t>сации расходов на оплату жилых помещений, отопления и освещения педагогическим работникам муниципальных о</w:t>
            </w:r>
            <w:r>
              <w:t>б</w:t>
            </w:r>
            <w: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25 1 03 60820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Совершенствование качества управления материальными, трудовыми и финансовыми ресурсами учреждений отрасли "Культура"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25 599,4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26 255,8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26 240,2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5 904,5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5 529,2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5 693,5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5 693,5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292,9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211,0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19 777,3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20 330,9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20 335,7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lastRenderedPageBreak/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18 488,9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19 038,1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19 038,1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25 1 04 00590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1 292,8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1 297,6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12.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по физической культуре и спорту администрации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260 437,8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261 718,8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262 008,2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8 954,6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9 191,1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8 954,6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9 191,1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физической культуры и спорта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8 954,6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9 191,1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физической культуры и спорта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8 954,6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9 191,1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реализацией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8 954,6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9 191,1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8 954,6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9 191,1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7 911,0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8 146,0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8 146,0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1 043,6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1 044,3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1 045,1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физической культуры и спорта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физической культуры и спорта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реализацией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251 468,2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252 528,5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252 817,1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68 958,5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69 852,8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70 003,5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физической культуры и спорта на территории муниципального образования город-</w:t>
            </w:r>
            <w:r>
              <w:lastRenderedPageBreak/>
              <w:t>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68 958,5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69 852,8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70 003,5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физической культуры и спорта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68 958,5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69 852,8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70 003,5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Спортивная подготовка граждан в муниципальных учрежд</w:t>
            </w:r>
            <w:r>
              <w:t>е</w:t>
            </w:r>
            <w:r>
              <w:t>ниях муниципального образования город-курорт Геленджик, осуществляющих спортивную подготовку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2 684,3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2 713,7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2 684,3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2 713,7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2 684,3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2 713,7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Содействие субъектам физической культуры и спорта, ос</w:t>
            </w:r>
            <w:r>
              <w:t>у</w:t>
            </w:r>
            <w:r>
              <w:t>ществляющим деятельность на территории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66 150,5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66 988,5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67 109,8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59 284,8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60 122,8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60 244,1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12 491,1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12 862,1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12 862,1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5 547,8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5 568,6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5 590,4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lastRenderedPageBreak/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40 106,8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40 553,0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40 652,5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1 139,1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1 139,1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Участие спортсменов и команд муниципального образования город-курорт Геленджик в официальных спортивных и фи</w:t>
            </w:r>
            <w:r>
              <w:t>з</w:t>
            </w:r>
            <w:r>
              <w:t>культурных мероприятиях различного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26 1 02 10730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5 355,1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5 355,1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5 355,1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26 1 02 10730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5 355,1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5 355,1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5 355,1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S2820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1 510,6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S2820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1 510,6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кадрового потенциала учреждений физической культуры и спорта, учреждений дополнительного образов</w:t>
            </w:r>
            <w:r>
              <w:t>а</w:t>
            </w:r>
            <w:r>
              <w:t>ния, реализующих дополнительные образовательные пр</w:t>
            </w:r>
            <w:r>
              <w:t>о</w:t>
            </w:r>
            <w:r>
              <w:t>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в виде компе</w:t>
            </w:r>
            <w:r>
              <w:t>н</w:t>
            </w:r>
            <w:r>
              <w:t>сации (частичной компенсации) за наем жилых помещений для отдельных категорий работников муниципальных учр</w:t>
            </w:r>
            <w:r>
              <w:t>е</w:t>
            </w:r>
            <w:r>
              <w:t>ждений отрасли физической культуры и спорта, прожива</w:t>
            </w:r>
            <w:r>
              <w:t>ю</w:t>
            </w:r>
            <w:r>
              <w:t>щих на территории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lastRenderedPageBreak/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178 622,3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178 681,6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178 819,0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физической культуры и спорта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177 743,6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178 681,6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178 819,0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физической культуры и спорта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177 743,6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178 681,6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178 819,0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Спортивная подготовка граждан в муниципальных учрежд</w:t>
            </w:r>
            <w:r>
              <w:t>е</w:t>
            </w:r>
            <w:r>
              <w:t>ниях муниципального образования город-курорт Геленджик, осуществляющих спортивную подготовку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169 718,3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171 676,6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171 814,0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169 718,3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171 676,6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171 814,0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169 718,3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171 676,6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171 814,0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Содействие субъектам физической культуры и спорта, ос</w:t>
            </w:r>
            <w:r>
              <w:t>у</w:t>
            </w:r>
            <w:r>
              <w:t>ществляющим деятельность на территории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26 1 02 00590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6 371,2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Совершенствование спортивной инфраструктуры и укрепл</w:t>
            </w:r>
            <w:r>
              <w:t>е</w:t>
            </w:r>
            <w:r>
              <w:t>ние материально-технической базы муниципальных учр</w:t>
            </w:r>
            <w:r>
              <w:t>е</w:t>
            </w:r>
            <w:r>
              <w:t>ждений физической культуры и спорта, учреждений допо</w:t>
            </w:r>
            <w:r>
              <w:t>л</w:t>
            </w:r>
            <w:r>
              <w:t>нительного образования, реализующих дополнительные о</w:t>
            </w:r>
            <w:r>
              <w:t>б</w:t>
            </w:r>
            <w:r>
              <w:t>разовательные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муниципальными учреждениями капитал</w:t>
            </w:r>
            <w:r>
              <w:t>ь</w:t>
            </w:r>
            <w:r>
              <w:t>ного ремонта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26 1 04 09020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26 1 04 09020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1 020,3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Развитие кадрового потенциала учреждений физической культуры и спорта, учреждений дополнительного образов</w:t>
            </w:r>
            <w:r>
              <w:t>а</w:t>
            </w:r>
            <w:r>
              <w:t>ния, реализующих дополнительные образовательные пр</w:t>
            </w:r>
            <w:r>
              <w:t>о</w:t>
            </w:r>
            <w:r>
              <w:t>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26 1 05 00000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633,8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Дополнительная мера социальной поддержки в виде компе</w:t>
            </w:r>
            <w:r>
              <w:t>н</w:t>
            </w:r>
            <w:r>
              <w:t>сации (частичной компенсации) за наем жилых помещений для отдельных категорий работников муниципальных учр</w:t>
            </w:r>
            <w:r>
              <w:t>е</w:t>
            </w:r>
            <w:r>
              <w:t>ждений отрасли физической культуры и спорта, прожива</w:t>
            </w:r>
            <w:r>
              <w:t>ю</w:t>
            </w:r>
            <w:r>
              <w:t>щих на территории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26 1 05 10190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540,0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Осуществление отдельных государственных полномочий по предоставлению социальной поддержки отдельным катег</w:t>
            </w:r>
            <w:r>
              <w:t>о</w:t>
            </w:r>
            <w:r>
              <w:t xml:space="preserve">риям работников муниципальных физкультурно-спортивных </w:t>
            </w:r>
            <w:r>
              <w:lastRenderedPageBreak/>
              <w:t>организаций отрасли "Физическая культура и спорт" и мун</w:t>
            </w:r>
            <w:r>
              <w:t>и</w:t>
            </w:r>
            <w:r>
              <w:t>ципальных организаций дополнительного образования, ре</w:t>
            </w:r>
            <w:r>
              <w:t>а</w:t>
            </w:r>
            <w:r>
              <w:t>лизующих дополнительные общеобразовательные програ</w:t>
            </w:r>
            <w:r>
              <w:t>м</w:t>
            </w:r>
            <w:r>
              <w:t>мы в области физической культуры и спорта, отрасли "Обр</w:t>
            </w:r>
            <w:r>
              <w:t>а</w:t>
            </w:r>
            <w:r>
              <w:t xml:space="preserve">зование"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26 1 05 60740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93,8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26 1 05 60740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93,8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"Профилактика экстремизма и те</w:t>
            </w:r>
            <w:r>
              <w:t>р</w:t>
            </w:r>
            <w:r>
              <w:t>роризма в муниципальном образовании город-курорт Геле</w:t>
            </w:r>
            <w:r>
              <w:t>н</w:t>
            </w:r>
            <w:r>
              <w:t>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"Профила</w:t>
            </w:r>
            <w:r>
              <w:t>к</w:t>
            </w:r>
            <w:r>
              <w:t>тика терроризма и экстремизма в муниципальном образов</w:t>
            </w:r>
            <w:r>
              <w:t>а</w:t>
            </w:r>
            <w:r>
              <w:t>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Выполнение антитеррористических мероприятий по обесп</w:t>
            </w:r>
            <w:r>
              <w:t>е</w:t>
            </w:r>
            <w:r>
              <w:t>чению безопасности объектов, в том числе повышение инж</w:t>
            </w:r>
            <w:r>
              <w:t>е</w:t>
            </w:r>
            <w:r>
              <w:t>нерно-технической защищенности социально значимых об</w:t>
            </w:r>
            <w:r>
              <w:t>ъ</w:t>
            </w:r>
            <w:r>
              <w:t>ектов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"Проф</w:t>
            </w:r>
            <w:r>
              <w:t>и</w:t>
            </w:r>
            <w:r>
              <w:t>лактика экстремизма и терроризма в муниципальном образ</w:t>
            </w:r>
            <w:r>
              <w:t>о</w:t>
            </w:r>
            <w:r>
              <w:t>вании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Предоставление субсидий бюджетным, автономным учр</w:t>
            </w:r>
            <w:r>
              <w:t>е</w:t>
            </w:r>
            <w:r>
              <w:t>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37 1 03 10920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878,7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3 887,4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"Развитие физической культуры и спорта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3 887,4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"Развитие физической культуры и спорта на территории муниципальн</w:t>
            </w:r>
            <w:r>
              <w:t>о</w:t>
            </w:r>
            <w:r>
              <w:t>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3 887,4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реализацией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3 887,4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3 887,4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3 994,6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3 581,3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3 687,6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3 687,6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929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26 1 03 00190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307,0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13.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Управление по делам молодежи администрации муниц</w:t>
            </w:r>
            <w:r>
              <w:t>и</w:t>
            </w:r>
            <w:r>
              <w:t>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27 250,0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27 838,0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27 863,0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27 250,0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27 838,0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27 863,0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Муниципальная программа муниципального образования </w:t>
            </w:r>
            <w:r>
              <w:lastRenderedPageBreak/>
              <w:t>город-курорт Геленджик "Реализация молодежной политики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"Реализация молодежной политики на территории муниципального обр</w:t>
            </w:r>
            <w:r>
              <w:t>а</w:t>
            </w:r>
            <w:r>
              <w:t>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Организационное и методическое обеспечение реализации молодежной политики в муниципальном образовании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23 395,5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23 908,3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23 933,3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"Реализация молодежной политики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23 353,7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23 866,5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23 891,5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lastRenderedPageBreak/>
              <w:t>пального образования город-курорт Геленджик "Реализация молодежной политики на территории муниципального обр</w:t>
            </w:r>
            <w:r>
              <w:t>а</w:t>
            </w:r>
            <w:r>
              <w:t>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23 353,7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23 866,5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23 891,5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Организационное и методическое обеспечение реализации молодежной политики в муниципальном образовании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18 726,4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19 239,2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19 264,2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деятельности (оказание услуг) м</w:t>
            </w:r>
            <w:r>
              <w:t>у</w:t>
            </w:r>
            <w:r>
              <w:t>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18 726,4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19 239,2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19 264,2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16 819,9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17 313,7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17 313,7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1 728,9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1 753,9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196,6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 условий для активного включения молодых гра</w:t>
            </w:r>
            <w:r>
              <w:t>ж</w:t>
            </w:r>
            <w:r>
              <w:t>дан в социально-экономическую, политическую и культу</w:t>
            </w:r>
            <w:r>
              <w:t>р</w:t>
            </w:r>
            <w:r>
              <w:t>ную жизнь общества, гражданское и военно-патриотическое воспитание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23 1 02 00000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муниципальной программы мун</w:t>
            </w:r>
            <w:r>
              <w:t>и</w:t>
            </w:r>
            <w:r>
              <w:t>ципального образования город-курорт Геленджик "Реализ</w:t>
            </w:r>
            <w:r>
              <w:t>а</w:t>
            </w:r>
            <w:r>
              <w:t>ция молодежной политики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23 1 02 10460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23 1 02 10460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2 701,8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Создание условий для поддержания молодежных инициатив, содействие самореализации молодежи, повышению её ко</w:t>
            </w:r>
            <w:r>
              <w:t>м</w:t>
            </w:r>
            <w:r>
              <w:t>петенций и навыков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23 1 03 00000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1 925,5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1 925,5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Гранты муниципального образования город-курорт Геле</w:t>
            </w:r>
            <w:r>
              <w:t>н</w:t>
            </w:r>
            <w:r>
              <w:t>джик для социально и общественно активной молодежи, об</w:t>
            </w:r>
            <w:r>
              <w:t>у</w:t>
            </w:r>
            <w:r>
              <w:t>чающейся в образовательных организациях, реализующих образовательные программы высшего и (или) среднего пр</w:t>
            </w:r>
            <w:r>
              <w:t>о</w:t>
            </w:r>
            <w:r>
              <w:t>фессионального образования, расположенных на территории муниципального образования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23 1 03 10260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23 1 03 10260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50,0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Мероприятия по организации отдыха, оздоровления и зан</w:t>
            </w:r>
            <w:r>
              <w:t>я</w:t>
            </w:r>
            <w:r>
              <w:t>тости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23 1 03 10420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1 446,8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1 446,8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1 446,8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23 1 03 10420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1 446,8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1 446,8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1 446,8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муниципальных молодежных ф</w:t>
            </w:r>
            <w:r>
              <w:t>о</w:t>
            </w:r>
            <w:r>
              <w:t>румов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23 1 03 10430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428,7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23 1 03 10430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428,7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"Дети Геленджика"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"Дети Геле</w:t>
            </w:r>
            <w:r>
              <w:t>н</w:t>
            </w:r>
            <w:r>
              <w:t>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Организация и проведение мероприятий, направленных на формирование негативного отношения к вредным зависим</w:t>
            </w:r>
            <w:r>
              <w:t>о</w:t>
            </w:r>
            <w:r>
              <w:t>стям, профилактику безнадзорности и правонарушений нес</w:t>
            </w:r>
            <w:r>
              <w:t>о</w:t>
            </w:r>
            <w:r>
              <w:t>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Реализация мероприятий  муниципальной программы мун</w:t>
            </w:r>
            <w:r>
              <w:t>и</w:t>
            </w:r>
            <w:r>
              <w:t>ципального образования город-курорт Геленджик "Дети Г</w:t>
            </w:r>
            <w:r>
              <w:t>е</w:t>
            </w:r>
            <w:r>
              <w:t>ленджика"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28 1 04 10550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28 1 04 10550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41,8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Муниципальная программа муниципального образования город-курорт Геленджик "Реализация молодежной политики на территории муниципального образования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Основные мероприятия муниципальной программы муниц</w:t>
            </w:r>
            <w:r>
              <w:t>и</w:t>
            </w:r>
            <w:r>
              <w:t>пального образования город-курорт Геленджик "Реализация молодежной политики на территории муниципального обр</w:t>
            </w:r>
            <w:r>
              <w:t>а</w:t>
            </w:r>
            <w:r>
              <w:t>зования город-курорт Геленджик"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23 1 00 00000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Организационное и методическое обеспечение реализации молодежной политики в муниципальном образовании 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обеспечение функций органов местного сам</w:t>
            </w:r>
            <w:r>
              <w:t>о</w:t>
            </w:r>
            <w: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3 823,3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3 929,7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Расходы на выплаты персоналу в целях обеспечения выпо</w:t>
            </w:r>
            <w:r>
              <w:t>л</w:t>
            </w:r>
            <w:r>
              <w:t>нения функций государственными (муниципальными) орг</w:t>
            </w:r>
            <w:r>
              <w:t>а</w:t>
            </w:r>
            <w:r>
              <w:lastRenderedPageBreak/>
              <w:t>нами, казенными учреждениями, органами управления гос</w:t>
            </w:r>
            <w:r>
              <w:t>у</w:t>
            </w:r>
            <w:r>
              <w:t>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lastRenderedPageBreak/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3 596,2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3 702,6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3 702,6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>Закупка товаров, работ и услуг для обеспечения госуда</w:t>
            </w:r>
            <w:r>
              <w:t>р</w:t>
            </w:r>
            <w:r>
              <w:t>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934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23 1 01 00190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  <w:r>
              <w:t>227,1</w:t>
            </w:r>
          </w:p>
        </w:tc>
      </w:tr>
      <w:tr w:rsidR="00D04C09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C09" w:rsidRDefault="00D04C09" w:rsidP="00B25CA5">
            <w:pPr>
              <w:ind w:left="-108" w:right="-108"/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C09" w:rsidRDefault="00D04C09" w:rsidP="00D04C09">
            <w:pPr>
              <w:jc w:val="right"/>
              <w:rPr>
                <w:szCs w:val="24"/>
              </w:rPr>
            </w:pPr>
          </w:p>
        </w:tc>
      </w:tr>
      <w:tr w:rsidR="00875424" w:rsidTr="0031708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Pr="000010C9" w:rsidRDefault="00875424" w:rsidP="00B25CA5">
            <w:pPr>
              <w:ind w:left="-108"/>
              <w:jc w:val="both"/>
              <w:rPr>
                <w:szCs w:val="24"/>
              </w:rPr>
            </w:pPr>
            <w:r w:rsidRPr="000010C9">
              <w:rPr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287 023,6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433 331,0</w:t>
            </w:r>
          </w:p>
        </w:tc>
      </w:tr>
      <w:tr w:rsidR="00875424" w:rsidTr="0031708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Pr="000010C9" w:rsidRDefault="00875424" w:rsidP="00B25CA5">
            <w:pPr>
              <w:ind w:left="-108"/>
              <w:jc w:val="both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</w:p>
        </w:tc>
      </w:tr>
      <w:tr w:rsidR="00875424" w:rsidTr="00317081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Pr="000010C9" w:rsidRDefault="00875424" w:rsidP="00B25CA5">
            <w:pPr>
              <w:ind w:left="-108"/>
              <w:jc w:val="both"/>
              <w:rPr>
                <w:szCs w:val="24"/>
              </w:rPr>
            </w:pPr>
            <w:r w:rsidRPr="000010C9">
              <w:rPr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287 023,6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Pr="000010C9" w:rsidRDefault="00875424" w:rsidP="00683096">
            <w:pPr>
              <w:jc w:val="right"/>
              <w:rPr>
                <w:szCs w:val="24"/>
              </w:rPr>
            </w:pPr>
            <w:r w:rsidRPr="000010C9">
              <w:rPr>
                <w:szCs w:val="24"/>
              </w:rPr>
              <w:t>433 331,0</w:t>
            </w: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424" w:rsidRDefault="00875424" w:rsidP="00B25CA5">
            <w:pPr>
              <w:ind w:left="-108" w:right="-108"/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424" w:rsidRDefault="00875424" w:rsidP="00D04C0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jc w:val="right"/>
              <w:rPr>
                <w:szCs w:val="24"/>
              </w:rPr>
            </w:pP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5424" w:rsidRDefault="00875424" w:rsidP="00D04C09">
            <w:pPr>
              <w:ind w:right="-108"/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ind w:left="-142" w:right="-108"/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424" w:rsidRDefault="00875424" w:rsidP="00D04C0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75424" w:rsidRDefault="00875424" w:rsidP="00D04C09">
            <w:pPr>
              <w:jc w:val="right"/>
              <w:rPr>
                <w:szCs w:val="24"/>
              </w:rPr>
            </w:pPr>
          </w:p>
        </w:tc>
      </w:tr>
      <w:tr w:rsidR="00875424" w:rsidTr="00D04C09"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424" w:rsidRDefault="00875424" w:rsidP="00D04C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  <w:r>
              <w:rPr>
                <w:sz w:val="28"/>
                <w:szCs w:val="28"/>
              </w:rPr>
              <w:br/>
              <w:t>город-курорт Геленджик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424" w:rsidRDefault="00875424" w:rsidP="00D04C09">
            <w:pPr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424" w:rsidRDefault="00875424" w:rsidP="00D04C09">
            <w:pPr>
              <w:rPr>
                <w:sz w:val="28"/>
                <w:szCs w:val="2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424" w:rsidRDefault="00875424" w:rsidP="00D04C09">
            <w:pPr>
              <w:rPr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424" w:rsidRDefault="00875424" w:rsidP="00D04C09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424" w:rsidRDefault="00875424" w:rsidP="00D04C09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5424" w:rsidRDefault="00875424" w:rsidP="00D04C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Богодистов </w:t>
            </w: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D04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D04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D04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D04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D04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D04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D04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</w:tr>
      <w:tr w:rsidR="00875424" w:rsidTr="00D04C09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424" w:rsidRDefault="00875424" w:rsidP="00D04C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424" w:rsidRDefault="00875424" w:rsidP="00D04C09">
            <w:pPr>
              <w:rPr>
                <w:sz w:val="20"/>
                <w:szCs w:val="20"/>
              </w:rPr>
            </w:pPr>
          </w:p>
        </w:tc>
      </w:tr>
    </w:tbl>
    <w:p w:rsidR="00D04C09" w:rsidRPr="00836AE3" w:rsidRDefault="00D04C09" w:rsidP="00D04C09"/>
    <w:p w:rsidR="002500BB" w:rsidRPr="00D04C09" w:rsidRDefault="002500BB" w:rsidP="00D04C09"/>
    <w:sectPr w:rsidR="002500BB" w:rsidRPr="00D04C09" w:rsidSect="00D04C0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C09" w:rsidRDefault="00D04C09" w:rsidP="00E12559">
      <w:r>
        <w:separator/>
      </w:r>
    </w:p>
  </w:endnote>
  <w:endnote w:type="continuationSeparator" w:id="0">
    <w:p w:rsidR="00D04C09" w:rsidRDefault="00D04C09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C09" w:rsidRDefault="00D04C09" w:rsidP="00E12559">
      <w:r>
        <w:separator/>
      </w:r>
    </w:p>
  </w:footnote>
  <w:footnote w:type="continuationSeparator" w:id="0">
    <w:p w:rsidR="00D04C09" w:rsidRDefault="00D04C09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D04C09" w:rsidRDefault="00D04C0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623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D04C09" w:rsidRDefault="00D04C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09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5424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A6623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25CA5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4C09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8754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8754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SYAN~1.FI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C1DC-D5F0-49BD-B71C-14B76043F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14</TotalTime>
  <Pages>106</Pages>
  <Words>25078</Words>
  <Characters>142949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167692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3</cp:revision>
  <cp:lastPrinted>2023-11-24T07:29:00Z</cp:lastPrinted>
  <dcterms:created xsi:type="dcterms:W3CDTF">2023-11-22T12:59:00Z</dcterms:created>
  <dcterms:modified xsi:type="dcterms:W3CDTF">2023-11-24T07:33:00Z</dcterms:modified>
</cp:coreProperties>
</file>